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C79010" w14:textId="2CBAD975" w:rsidR="006E5D65" w:rsidRPr="00223054" w:rsidRDefault="00997F1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223054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223054">
        <w:rPr>
          <w:rFonts w:ascii="Corbel" w:hAnsi="Corbel"/>
          <w:b/>
          <w:bCs/>
          <w:sz w:val="24"/>
          <w:szCs w:val="24"/>
        </w:rPr>
        <w:tab/>
      </w:r>
      <w:r w:rsidR="00CD6897" w:rsidRPr="00223054">
        <w:rPr>
          <w:rFonts w:ascii="Corbel" w:hAnsi="Corbel"/>
          <w:b/>
          <w:bCs/>
          <w:sz w:val="24"/>
          <w:szCs w:val="24"/>
        </w:rPr>
        <w:tab/>
      </w:r>
      <w:r w:rsidR="00CD6897" w:rsidRPr="00223054">
        <w:rPr>
          <w:rFonts w:ascii="Corbel" w:hAnsi="Corbel"/>
          <w:b/>
          <w:bCs/>
          <w:sz w:val="24"/>
          <w:szCs w:val="24"/>
        </w:rPr>
        <w:tab/>
      </w:r>
      <w:r w:rsidR="00CD6897" w:rsidRPr="00223054">
        <w:rPr>
          <w:rFonts w:ascii="Corbel" w:hAnsi="Corbel"/>
          <w:b/>
          <w:bCs/>
          <w:sz w:val="24"/>
          <w:szCs w:val="24"/>
        </w:rPr>
        <w:tab/>
      </w:r>
      <w:r w:rsidR="00CD6897" w:rsidRPr="00223054">
        <w:rPr>
          <w:rFonts w:ascii="Corbel" w:hAnsi="Corbel"/>
          <w:b/>
          <w:bCs/>
          <w:sz w:val="24"/>
          <w:szCs w:val="24"/>
        </w:rPr>
        <w:tab/>
      </w:r>
      <w:r w:rsidR="00CD6897" w:rsidRPr="00223054">
        <w:rPr>
          <w:rFonts w:ascii="Corbel" w:hAnsi="Corbel"/>
          <w:b/>
          <w:bCs/>
          <w:sz w:val="24"/>
          <w:szCs w:val="24"/>
        </w:rPr>
        <w:tab/>
      </w:r>
      <w:r w:rsidR="00D8678B" w:rsidRPr="00223054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223054">
        <w:rPr>
          <w:rFonts w:ascii="Corbel" w:hAnsi="Corbel"/>
          <w:bCs/>
          <w:i/>
          <w:sz w:val="24"/>
          <w:szCs w:val="24"/>
        </w:rPr>
        <w:t>1.5</w:t>
      </w:r>
      <w:r w:rsidR="00D8678B" w:rsidRPr="00223054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223054">
        <w:rPr>
          <w:rFonts w:ascii="Corbel" w:hAnsi="Corbel"/>
          <w:bCs/>
          <w:i/>
          <w:sz w:val="24"/>
          <w:szCs w:val="24"/>
        </w:rPr>
        <w:t xml:space="preserve"> Rektora UR </w:t>
      </w:r>
      <w:r w:rsidR="00CD6897" w:rsidRPr="00223054">
        <w:rPr>
          <w:rFonts w:ascii="Corbel" w:hAnsi="Corbel"/>
          <w:bCs/>
          <w:i/>
          <w:sz w:val="24"/>
          <w:szCs w:val="24"/>
        </w:rPr>
        <w:t xml:space="preserve">nr </w:t>
      </w:r>
      <w:r w:rsidR="00F17567" w:rsidRPr="00223054">
        <w:rPr>
          <w:rFonts w:ascii="Corbel" w:hAnsi="Corbel"/>
          <w:bCs/>
          <w:i/>
          <w:sz w:val="24"/>
          <w:szCs w:val="24"/>
        </w:rPr>
        <w:t>12/2019</w:t>
      </w:r>
    </w:p>
    <w:p w14:paraId="52EE5ECC" w14:textId="77777777" w:rsidR="0085747A" w:rsidRPr="00223054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23054">
        <w:rPr>
          <w:rFonts w:ascii="Corbel" w:hAnsi="Corbel"/>
          <w:b/>
          <w:smallCaps/>
          <w:sz w:val="24"/>
          <w:szCs w:val="24"/>
        </w:rPr>
        <w:t>SYLABUS</w:t>
      </w:r>
    </w:p>
    <w:p w14:paraId="1DB79FAA" w14:textId="72BC1B5B" w:rsidR="0085747A" w:rsidRPr="00223054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23054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223054">
        <w:rPr>
          <w:rFonts w:ascii="Corbel" w:hAnsi="Corbel"/>
          <w:b/>
          <w:smallCaps/>
          <w:sz w:val="24"/>
          <w:szCs w:val="24"/>
        </w:rPr>
        <w:t xml:space="preserve"> </w:t>
      </w:r>
      <w:r w:rsidR="00544F36">
        <w:rPr>
          <w:rFonts w:ascii="Corbel" w:eastAsia="Corbel" w:hAnsi="Corbel" w:cs="Corbel"/>
          <w:i/>
          <w:sz w:val="24"/>
        </w:rPr>
        <w:t>202</w:t>
      </w:r>
      <w:r w:rsidR="0001256D">
        <w:rPr>
          <w:rFonts w:ascii="Corbel" w:eastAsia="Corbel" w:hAnsi="Corbel" w:cs="Corbel"/>
          <w:i/>
          <w:sz w:val="24"/>
        </w:rPr>
        <w:t>2</w:t>
      </w:r>
      <w:r w:rsidR="00544F36">
        <w:rPr>
          <w:rFonts w:ascii="Corbel" w:eastAsia="Corbel" w:hAnsi="Corbel" w:cs="Corbel"/>
          <w:i/>
          <w:sz w:val="24"/>
        </w:rPr>
        <w:t>-202</w:t>
      </w:r>
      <w:r w:rsidR="0001256D">
        <w:rPr>
          <w:rFonts w:ascii="Corbel" w:eastAsia="Corbel" w:hAnsi="Corbel" w:cs="Corbel"/>
          <w:i/>
          <w:sz w:val="24"/>
        </w:rPr>
        <w:t>5</w:t>
      </w:r>
    </w:p>
    <w:p w14:paraId="2874F149" w14:textId="309CBF8D" w:rsidR="0085747A" w:rsidRPr="00223054" w:rsidRDefault="00EA4832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223054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544F36">
        <w:rPr>
          <w:rFonts w:ascii="Corbel" w:hAnsi="Corbel"/>
          <w:i/>
          <w:sz w:val="24"/>
          <w:szCs w:val="24"/>
        </w:rPr>
        <w:tab/>
      </w:r>
      <w:r w:rsidR="0085747A" w:rsidRPr="00223054">
        <w:rPr>
          <w:rFonts w:ascii="Corbel" w:hAnsi="Corbel"/>
          <w:i/>
          <w:sz w:val="24"/>
          <w:szCs w:val="24"/>
        </w:rPr>
        <w:t>(skrajne daty</w:t>
      </w:r>
      <w:r w:rsidR="0085747A" w:rsidRPr="00223054">
        <w:rPr>
          <w:rFonts w:ascii="Corbel" w:hAnsi="Corbel"/>
          <w:sz w:val="24"/>
          <w:szCs w:val="24"/>
        </w:rPr>
        <w:t>)</w:t>
      </w:r>
    </w:p>
    <w:p w14:paraId="29593DA9" w14:textId="595052F2" w:rsidR="00445970" w:rsidRPr="00223054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223054">
        <w:rPr>
          <w:rFonts w:ascii="Corbel" w:hAnsi="Corbel"/>
          <w:sz w:val="24"/>
          <w:szCs w:val="24"/>
        </w:rPr>
        <w:tab/>
      </w:r>
      <w:r w:rsidRPr="00223054">
        <w:rPr>
          <w:rFonts w:ascii="Corbel" w:hAnsi="Corbel"/>
          <w:sz w:val="24"/>
          <w:szCs w:val="24"/>
        </w:rPr>
        <w:tab/>
      </w:r>
      <w:r w:rsidRPr="00223054">
        <w:rPr>
          <w:rFonts w:ascii="Corbel" w:hAnsi="Corbel"/>
          <w:sz w:val="24"/>
          <w:szCs w:val="24"/>
        </w:rPr>
        <w:tab/>
      </w:r>
      <w:r w:rsidRPr="00223054">
        <w:rPr>
          <w:rFonts w:ascii="Corbel" w:hAnsi="Corbel"/>
          <w:sz w:val="24"/>
          <w:szCs w:val="24"/>
        </w:rPr>
        <w:tab/>
      </w:r>
      <w:r w:rsidR="00BF405A">
        <w:rPr>
          <w:rFonts w:ascii="Corbel" w:hAnsi="Corbel"/>
          <w:sz w:val="24"/>
          <w:szCs w:val="24"/>
        </w:rPr>
        <w:tab/>
      </w:r>
      <w:r w:rsidRPr="00223054">
        <w:rPr>
          <w:rFonts w:ascii="Corbel" w:hAnsi="Corbel"/>
          <w:sz w:val="24"/>
          <w:szCs w:val="24"/>
        </w:rPr>
        <w:t xml:space="preserve">Rok akademicki </w:t>
      </w:r>
      <w:r w:rsidR="00544F36">
        <w:rPr>
          <w:rFonts w:ascii="Corbel" w:eastAsia="Corbel" w:hAnsi="Corbel" w:cs="Corbel"/>
          <w:sz w:val="24"/>
        </w:rPr>
        <w:t>202</w:t>
      </w:r>
      <w:r w:rsidR="0001256D">
        <w:rPr>
          <w:rFonts w:ascii="Corbel" w:eastAsia="Corbel" w:hAnsi="Corbel" w:cs="Corbel"/>
          <w:sz w:val="24"/>
        </w:rPr>
        <w:t>2</w:t>
      </w:r>
      <w:r w:rsidR="00544F36">
        <w:rPr>
          <w:rFonts w:ascii="Corbel" w:eastAsia="Corbel" w:hAnsi="Corbel" w:cs="Corbel"/>
          <w:sz w:val="24"/>
        </w:rPr>
        <w:t>/202</w:t>
      </w:r>
      <w:r w:rsidR="0001256D">
        <w:rPr>
          <w:rFonts w:ascii="Corbel" w:eastAsia="Corbel" w:hAnsi="Corbel" w:cs="Corbel"/>
          <w:sz w:val="24"/>
        </w:rPr>
        <w:t>3</w:t>
      </w:r>
    </w:p>
    <w:p w14:paraId="5F9F4273" w14:textId="77777777" w:rsidR="0085747A" w:rsidRPr="0022305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BC52F9B" w14:textId="77777777" w:rsidR="0085747A" w:rsidRPr="00223054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23054">
        <w:rPr>
          <w:rFonts w:ascii="Corbel" w:hAnsi="Corbel"/>
          <w:szCs w:val="24"/>
        </w:rPr>
        <w:t xml:space="preserve">1. </w:t>
      </w:r>
      <w:r w:rsidR="0085747A" w:rsidRPr="00223054">
        <w:rPr>
          <w:rFonts w:ascii="Corbel" w:hAnsi="Corbel"/>
          <w:szCs w:val="24"/>
        </w:rPr>
        <w:t xml:space="preserve">Podstawowe </w:t>
      </w:r>
      <w:r w:rsidR="00445970" w:rsidRPr="00223054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223054" w14:paraId="7CC0A022" w14:textId="77777777" w:rsidTr="00B819C8">
        <w:tc>
          <w:tcPr>
            <w:tcW w:w="2694" w:type="dxa"/>
            <w:vAlign w:val="center"/>
          </w:tcPr>
          <w:p w14:paraId="56C05AD9" w14:textId="77777777" w:rsidR="0085747A" w:rsidRPr="0022305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305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C6A1551" w14:textId="77777777" w:rsidR="0085747A" w:rsidRPr="00544F36" w:rsidRDefault="004930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44F36">
              <w:rPr>
                <w:rFonts w:ascii="Corbel" w:hAnsi="Corbel"/>
                <w:sz w:val="24"/>
                <w:szCs w:val="24"/>
              </w:rPr>
              <w:t>Etyka</w:t>
            </w:r>
          </w:p>
        </w:tc>
      </w:tr>
      <w:tr w:rsidR="0085747A" w:rsidRPr="00223054" w14:paraId="361827DE" w14:textId="77777777" w:rsidTr="00545EAB">
        <w:tc>
          <w:tcPr>
            <w:tcW w:w="2694" w:type="dxa"/>
            <w:vAlign w:val="center"/>
          </w:tcPr>
          <w:p w14:paraId="04CC4525" w14:textId="77777777" w:rsidR="0085747A" w:rsidRPr="0022305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3054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223054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shd w:val="clear" w:color="auto" w:fill="FFFFFF" w:themeFill="background1"/>
            <w:vAlign w:val="center"/>
          </w:tcPr>
          <w:p w14:paraId="2B855B9C" w14:textId="49F91F4C" w:rsidR="0085747A" w:rsidRPr="00223054" w:rsidRDefault="00545EAB" w:rsidP="00BB64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3054">
              <w:rPr>
                <w:rFonts w:ascii="Corbel" w:hAnsi="Corbel"/>
                <w:b w:val="0"/>
                <w:sz w:val="24"/>
                <w:szCs w:val="24"/>
              </w:rPr>
              <w:t>P1</w:t>
            </w:r>
            <w:r w:rsidR="008F686A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223054">
              <w:rPr>
                <w:rFonts w:ascii="Corbel" w:hAnsi="Corbel"/>
                <w:b w:val="0"/>
                <w:sz w:val="24"/>
                <w:szCs w:val="24"/>
              </w:rPr>
              <w:t>[1]O_02</w:t>
            </w:r>
          </w:p>
        </w:tc>
      </w:tr>
      <w:tr w:rsidR="0085747A" w:rsidRPr="00223054" w14:paraId="5035581E" w14:textId="77777777" w:rsidTr="00B819C8">
        <w:tc>
          <w:tcPr>
            <w:tcW w:w="2694" w:type="dxa"/>
            <w:vAlign w:val="center"/>
          </w:tcPr>
          <w:p w14:paraId="57BE5254" w14:textId="77777777" w:rsidR="0085747A" w:rsidRPr="00223054" w:rsidRDefault="00DD1A23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223054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22305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B6942D2" w14:textId="77777777" w:rsidR="0085747A" w:rsidRPr="00223054" w:rsidRDefault="00EF06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3054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85747A" w:rsidRPr="00223054" w14:paraId="6596A0AF" w14:textId="77777777" w:rsidTr="00B819C8">
        <w:tc>
          <w:tcPr>
            <w:tcW w:w="2694" w:type="dxa"/>
            <w:vAlign w:val="center"/>
          </w:tcPr>
          <w:p w14:paraId="29824AF8" w14:textId="77777777" w:rsidR="0085747A" w:rsidRPr="0022305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305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682DE4B" w14:textId="208CFEA3" w:rsidR="0085747A" w:rsidRPr="00223054" w:rsidRDefault="00F94060" w:rsidP="00EF066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F94060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223054" w14:paraId="14FF602F" w14:textId="77777777" w:rsidTr="00B819C8">
        <w:tc>
          <w:tcPr>
            <w:tcW w:w="2694" w:type="dxa"/>
            <w:vAlign w:val="center"/>
          </w:tcPr>
          <w:p w14:paraId="5E9F57AD" w14:textId="77777777" w:rsidR="0085747A" w:rsidRPr="0022305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305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1F37C97" w14:textId="77777777" w:rsidR="0085747A" w:rsidRPr="00223054" w:rsidRDefault="00EF0668" w:rsidP="00EF066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23054">
              <w:rPr>
                <w:rFonts w:ascii="Corbel" w:hAnsi="Corbel"/>
                <w:b w:val="0"/>
                <w:sz w:val="24"/>
                <w:szCs w:val="24"/>
              </w:rPr>
              <w:t>Praca socjalna</w:t>
            </w:r>
          </w:p>
        </w:tc>
      </w:tr>
      <w:tr w:rsidR="00EF0668" w:rsidRPr="00223054" w14:paraId="1DE2E4DB" w14:textId="77777777" w:rsidTr="001C7427">
        <w:tc>
          <w:tcPr>
            <w:tcW w:w="2694" w:type="dxa"/>
            <w:vAlign w:val="center"/>
          </w:tcPr>
          <w:p w14:paraId="2419AED0" w14:textId="77777777" w:rsidR="00EF0668" w:rsidRPr="00223054" w:rsidRDefault="00EF066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305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</w:tcPr>
          <w:p w14:paraId="08541CD6" w14:textId="77777777" w:rsidR="00EF0668" w:rsidRPr="00223054" w:rsidRDefault="00EF0668" w:rsidP="00EF066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23054">
              <w:rPr>
                <w:rFonts w:ascii="Corbel" w:hAnsi="Corbel"/>
                <w:sz w:val="24"/>
                <w:szCs w:val="24"/>
              </w:rPr>
              <w:t>I stopnia</w:t>
            </w:r>
          </w:p>
        </w:tc>
      </w:tr>
      <w:tr w:rsidR="00EF0668" w:rsidRPr="00223054" w14:paraId="0908003E" w14:textId="77777777" w:rsidTr="001C7427">
        <w:tc>
          <w:tcPr>
            <w:tcW w:w="2694" w:type="dxa"/>
            <w:vAlign w:val="center"/>
          </w:tcPr>
          <w:p w14:paraId="2472785B" w14:textId="77777777" w:rsidR="00EF0668" w:rsidRPr="00223054" w:rsidRDefault="00EF066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305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</w:tcPr>
          <w:p w14:paraId="568009E2" w14:textId="77777777" w:rsidR="00EF0668" w:rsidRPr="00223054" w:rsidRDefault="00EF0668" w:rsidP="00EF066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23054">
              <w:rPr>
                <w:rFonts w:ascii="Corbel" w:hAnsi="Corbel"/>
                <w:sz w:val="24"/>
                <w:szCs w:val="24"/>
              </w:rPr>
              <w:t>ogólnoakademicki</w:t>
            </w:r>
          </w:p>
        </w:tc>
      </w:tr>
      <w:tr w:rsidR="00EF0668" w:rsidRPr="00223054" w14:paraId="18B23D3B" w14:textId="77777777" w:rsidTr="00545EAB">
        <w:tc>
          <w:tcPr>
            <w:tcW w:w="2694" w:type="dxa"/>
            <w:vAlign w:val="center"/>
          </w:tcPr>
          <w:p w14:paraId="12FDF589" w14:textId="77777777" w:rsidR="00EF0668" w:rsidRPr="00223054" w:rsidRDefault="00EF066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305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shd w:val="clear" w:color="auto" w:fill="auto"/>
          </w:tcPr>
          <w:p w14:paraId="33C14649" w14:textId="77777777" w:rsidR="00EF0668" w:rsidRPr="00223054" w:rsidRDefault="00EF0668" w:rsidP="00EF066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23054">
              <w:rPr>
                <w:rFonts w:ascii="Corbel" w:hAnsi="Corbel"/>
                <w:sz w:val="24"/>
                <w:szCs w:val="24"/>
              </w:rPr>
              <w:t>stacjonarna</w:t>
            </w:r>
          </w:p>
        </w:tc>
      </w:tr>
      <w:tr w:rsidR="0085747A" w:rsidRPr="00223054" w14:paraId="27E49294" w14:textId="77777777" w:rsidTr="00545EAB">
        <w:tc>
          <w:tcPr>
            <w:tcW w:w="2694" w:type="dxa"/>
            <w:vAlign w:val="center"/>
          </w:tcPr>
          <w:p w14:paraId="08E3CAB1" w14:textId="77777777" w:rsidR="0085747A" w:rsidRPr="0022305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3054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223054">
              <w:rPr>
                <w:rFonts w:ascii="Corbel" w:hAnsi="Corbel"/>
                <w:sz w:val="24"/>
                <w:szCs w:val="24"/>
              </w:rPr>
              <w:t>/y</w:t>
            </w:r>
            <w:r w:rsidRPr="00223054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25E39C01" w14:textId="77777777" w:rsidR="0085747A" w:rsidRPr="00223054" w:rsidRDefault="00545EAB" w:rsidP="00EF066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23054">
              <w:rPr>
                <w:rFonts w:ascii="Corbel" w:hAnsi="Corbel"/>
                <w:b w:val="0"/>
                <w:sz w:val="24"/>
                <w:szCs w:val="24"/>
              </w:rPr>
              <w:t>Rok 1,  semestr I</w:t>
            </w:r>
          </w:p>
        </w:tc>
      </w:tr>
      <w:tr w:rsidR="0085747A" w:rsidRPr="00223054" w14:paraId="3B161345" w14:textId="77777777" w:rsidTr="00545EAB">
        <w:tc>
          <w:tcPr>
            <w:tcW w:w="2694" w:type="dxa"/>
            <w:vAlign w:val="center"/>
          </w:tcPr>
          <w:p w14:paraId="06D804CC" w14:textId="77777777" w:rsidR="0085747A" w:rsidRPr="0022305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305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283CAF19" w14:textId="77777777" w:rsidR="0085747A" w:rsidRPr="00223054" w:rsidRDefault="00545EAB" w:rsidP="00EF066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23054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223054" w14:paraId="565D6480" w14:textId="77777777" w:rsidTr="00545EAB">
        <w:tc>
          <w:tcPr>
            <w:tcW w:w="2694" w:type="dxa"/>
            <w:vAlign w:val="center"/>
          </w:tcPr>
          <w:p w14:paraId="58EE18F4" w14:textId="77777777" w:rsidR="00923D7D" w:rsidRPr="00223054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305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41402F25" w14:textId="77777777" w:rsidR="00923D7D" w:rsidRPr="00223054" w:rsidRDefault="00EF06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3054">
              <w:rPr>
                <w:rFonts w:ascii="Corbel" w:hAnsi="Corbel"/>
                <w:b w:val="0"/>
                <w:sz w:val="24"/>
                <w:szCs w:val="24"/>
              </w:rPr>
              <w:t>jęz. polski</w:t>
            </w:r>
          </w:p>
        </w:tc>
      </w:tr>
      <w:tr w:rsidR="0085747A" w:rsidRPr="00223054" w14:paraId="289E1F7A" w14:textId="77777777" w:rsidTr="00B819C8">
        <w:tc>
          <w:tcPr>
            <w:tcW w:w="2694" w:type="dxa"/>
            <w:vAlign w:val="center"/>
          </w:tcPr>
          <w:p w14:paraId="57E555F8" w14:textId="77777777" w:rsidR="0085747A" w:rsidRPr="0022305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305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41FF246" w14:textId="77777777" w:rsidR="0085747A" w:rsidRPr="00223054" w:rsidRDefault="00EF06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3054">
              <w:rPr>
                <w:rFonts w:ascii="Corbel" w:hAnsi="Corbel"/>
                <w:b w:val="0"/>
                <w:sz w:val="24"/>
                <w:szCs w:val="24"/>
              </w:rPr>
              <w:t>Jan Gałkowski</w:t>
            </w:r>
          </w:p>
        </w:tc>
      </w:tr>
      <w:tr w:rsidR="0085747A" w:rsidRPr="00223054" w14:paraId="7CB01E7F" w14:textId="77777777" w:rsidTr="00B819C8">
        <w:tc>
          <w:tcPr>
            <w:tcW w:w="2694" w:type="dxa"/>
            <w:vAlign w:val="center"/>
          </w:tcPr>
          <w:p w14:paraId="552A6010" w14:textId="77777777" w:rsidR="0085747A" w:rsidRPr="0022305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305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5B4305C" w14:textId="77777777" w:rsidR="0085747A" w:rsidRPr="00223054" w:rsidRDefault="00EF06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3054">
              <w:rPr>
                <w:rFonts w:ascii="Corbel" w:hAnsi="Corbel"/>
                <w:b w:val="0"/>
                <w:sz w:val="24"/>
                <w:szCs w:val="24"/>
              </w:rPr>
              <w:t>Jan Gałkowski</w:t>
            </w:r>
          </w:p>
        </w:tc>
      </w:tr>
    </w:tbl>
    <w:p w14:paraId="0B8EEF9E" w14:textId="77777777" w:rsidR="0085747A" w:rsidRPr="00223054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223054">
        <w:rPr>
          <w:rFonts w:ascii="Corbel" w:hAnsi="Corbel"/>
          <w:sz w:val="24"/>
          <w:szCs w:val="24"/>
        </w:rPr>
        <w:t xml:space="preserve">* </w:t>
      </w:r>
      <w:r w:rsidRPr="00223054">
        <w:rPr>
          <w:rFonts w:ascii="Corbel" w:hAnsi="Corbel"/>
          <w:i/>
          <w:sz w:val="24"/>
          <w:szCs w:val="24"/>
        </w:rPr>
        <w:t>-</w:t>
      </w:r>
      <w:r w:rsidR="00B90885" w:rsidRPr="0022305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223054">
        <w:rPr>
          <w:rFonts w:ascii="Corbel" w:hAnsi="Corbel"/>
          <w:b w:val="0"/>
          <w:sz w:val="24"/>
          <w:szCs w:val="24"/>
        </w:rPr>
        <w:t>e,</w:t>
      </w:r>
      <w:r w:rsidRPr="00223054">
        <w:rPr>
          <w:rFonts w:ascii="Corbel" w:hAnsi="Corbel"/>
          <w:i/>
          <w:sz w:val="24"/>
          <w:szCs w:val="24"/>
        </w:rPr>
        <w:t xml:space="preserve"> </w:t>
      </w:r>
      <w:r w:rsidRPr="0022305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223054">
        <w:rPr>
          <w:rFonts w:ascii="Corbel" w:hAnsi="Corbel"/>
          <w:b w:val="0"/>
          <w:i/>
          <w:sz w:val="24"/>
          <w:szCs w:val="24"/>
        </w:rPr>
        <w:t>w Jednostce</w:t>
      </w:r>
    </w:p>
    <w:p w14:paraId="4799F253" w14:textId="77777777" w:rsidR="0085747A" w:rsidRPr="00223054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223054">
        <w:rPr>
          <w:rFonts w:ascii="Corbel" w:hAnsi="Corbel"/>
          <w:sz w:val="24"/>
          <w:szCs w:val="24"/>
        </w:rPr>
        <w:t>1.</w:t>
      </w:r>
      <w:r w:rsidR="00E22FBC" w:rsidRPr="00223054">
        <w:rPr>
          <w:rFonts w:ascii="Corbel" w:hAnsi="Corbel"/>
          <w:sz w:val="24"/>
          <w:szCs w:val="24"/>
        </w:rPr>
        <w:t>1</w:t>
      </w:r>
      <w:r w:rsidRPr="0022305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7F22EBE" w14:textId="77777777" w:rsidR="00923D7D" w:rsidRPr="0022305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223054" w14:paraId="3124A16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3200" w14:textId="77777777" w:rsidR="00015B8F" w:rsidRPr="002230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23054">
              <w:rPr>
                <w:rFonts w:ascii="Corbel" w:hAnsi="Corbel"/>
                <w:szCs w:val="24"/>
              </w:rPr>
              <w:t>Semestr</w:t>
            </w:r>
          </w:p>
          <w:p w14:paraId="6CA2F0F4" w14:textId="77777777" w:rsidR="00015B8F" w:rsidRPr="0022305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23054">
              <w:rPr>
                <w:rFonts w:ascii="Corbel" w:hAnsi="Corbel"/>
                <w:szCs w:val="24"/>
              </w:rPr>
              <w:t>(</w:t>
            </w:r>
            <w:r w:rsidR="00363F78" w:rsidRPr="0022305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2C15E" w14:textId="77777777" w:rsidR="00015B8F" w:rsidRPr="002230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23054">
              <w:rPr>
                <w:rFonts w:ascii="Corbel" w:hAnsi="Corbel"/>
                <w:szCs w:val="24"/>
              </w:rPr>
              <w:t>Wykł</w:t>
            </w:r>
            <w:proofErr w:type="spellEnd"/>
            <w:r w:rsidRPr="0022305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10F62" w14:textId="77777777" w:rsidR="00015B8F" w:rsidRPr="002230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2305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81371" w14:textId="77777777" w:rsidR="00015B8F" w:rsidRPr="002230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23054">
              <w:rPr>
                <w:rFonts w:ascii="Corbel" w:hAnsi="Corbel"/>
                <w:szCs w:val="24"/>
              </w:rPr>
              <w:t>Konw</w:t>
            </w:r>
            <w:proofErr w:type="spellEnd"/>
            <w:r w:rsidRPr="0022305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EC52B" w14:textId="77777777" w:rsidR="00015B8F" w:rsidRPr="002230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2305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EAC6" w14:textId="77777777" w:rsidR="00015B8F" w:rsidRPr="002230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23054">
              <w:rPr>
                <w:rFonts w:ascii="Corbel" w:hAnsi="Corbel"/>
                <w:szCs w:val="24"/>
              </w:rPr>
              <w:t>Sem</w:t>
            </w:r>
            <w:proofErr w:type="spellEnd"/>
            <w:r w:rsidRPr="0022305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173D6" w14:textId="77777777" w:rsidR="00015B8F" w:rsidRPr="002230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2305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5C4A4" w14:textId="77777777" w:rsidR="00015B8F" w:rsidRPr="002230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23054">
              <w:rPr>
                <w:rFonts w:ascii="Corbel" w:hAnsi="Corbel"/>
                <w:szCs w:val="24"/>
              </w:rPr>
              <w:t>Prakt</w:t>
            </w:r>
            <w:proofErr w:type="spellEnd"/>
            <w:r w:rsidRPr="0022305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590A2" w14:textId="77777777" w:rsidR="00015B8F" w:rsidRPr="002230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2305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A7483" w14:textId="77777777" w:rsidR="00015B8F" w:rsidRPr="002230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23054">
              <w:rPr>
                <w:rFonts w:ascii="Corbel" w:hAnsi="Corbel"/>
                <w:b/>
                <w:szCs w:val="24"/>
              </w:rPr>
              <w:t>Liczba pkt</w:t>
            </w:r>
            <w:r w:rsidR="00B90885" w:rsidRPr="00223054">
              <w:rPr>
                <w:rFonts w:ascii="Corbel" w:hAnsi="Corbel"/>
                <w:b/>
                <w:szCs w:val="24"/>
              </w:rPr>
              <w:t>.</w:t>
            </w:r>
            <w:r w:rsidRPr="0022305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223054" w14:paraId="24A0EA93" w14:textId="77777777" w:rsidTr="00BB204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FCD45" w14:textId="77777777" w:rsidR="00015B8F" w:rsidRPr="00223054" w:rsidRDefault="00545EA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23054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2B166" w14:textId="77777777" w:rsidR="00015B8F" w:rsidRPr="00223054" w:rsidRDefault="00EF06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23054">
              <w:rPr>
                <w:rFonts w:ascii="Corbel" w:hAnsi="Corbel"/>
                <w:sz w:val="24"/>
                <w:szCs w:val="24"/>
              </w:rPr>
              <w:t>--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6E05" w14:textId="77777777" w:rsidR="00015B8F" w:rsidRPr="00223054" w:rsidRDefault="00EF06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23054">
              <w:rPr>
                <w:rFonts w:ascii="Corbel" w:hAnsi="Corbel"/>
                <w:sz w:val="24"/>
                <w:szCs w:val="24"/>
              </w:rPr>
              <w:t>--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9919" w14:textId="77777777" w:rsidR="00015B8F" w:rsidRPr="00223054" w:rsidRDefault="00545EA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23054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F2168" w14:textId="77777777" w:rsidR="00015B8F" w:rsidRPr="00223054" w:rsidRDefault="00EF06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23054">
              <w:rPr>
                <w:rFonts w:ascii="Corbel" w:hAnsi="Corbel"/>
                <w:sz w:val="24"/>
                <w:szCs w:val="24"/>
              </w:rPr>
              <w:t>--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7E01" w14:textId="77777777" w:rsidR="00015B8F" w:rsidRPr="00223054" w:rsidRDefault="00EF06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23054">
              <w:rPr>
                <w:rFonts w:ascii="Corbel" w:hAnsi="Corbel"/>
                <w:sz w:val="24"/>
                <w:szCs w:val="24"/>
              </w:rPr>
              <w:t>--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C36F" w14:textId="77777777" w:rsidR="00015B8F" w:rsidRPr="00223054" w:rsidRDefault="00EF06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23054">
              <w:rPr>
                <w:rFonts w:ascii="Corbel" w:hAnsi="Corbel"/>
                <w:sz w:val="24"/>
                <w:szCs w:val="24"/>
              </w:rPr>
              <w:t>--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2F58" w14:textId="77777777" w:rsidR="00015B8F" w:rsidRPr="00223054" w:rsidRDefault="00EF06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23054">
              <w:rPr>
                <w:rFonts w:ascii="Corbel" w:hAnsi="Corbel"/>
                <w:sz w:val="24"/>
                <w:szCs w:val="24"/>
              </w:rPr>
              <w:t>--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41BF" w14:textId="77777777" w:rsidR="00015B8F" w:rsidRPr="00223054" w:rsidRDefault="00EF06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23054">
              <w:rPr>
                <w:rFonts w:ascii="Corbel" w:hAnsi="Corbel"/>
                <w:sz w:val="24"/>
                <w:szCs w:val="24"/>
              </w:rPr>
              <w:t>--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231E" w14:textId="77777777" w:rsidR="00015B8F" w:rsidRPr="00223054" w:rsidRDefault="00EF06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2305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77E4780" w14:textId="77777777" w:rsidR="00923D7D" w:rsidRPr="00223054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289CDB8" w14:textId="77777777" w:rsidR="0085747A" w:rsidRPr="0022305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23054">
        <w:rPr>
          <w:rFonts w:ascii="Corbel" w:hAnsi="Corbel"/>
          <w:smallCaps w:val="0"/>
          <w:szCs w:val="24"/>
        </w:rPr>
        <w:t>1.</w:t>
      </w:r>
      <w:r w:rsidR="00E22FBC" w:rsidRPr="00223054">
        <w:rPr>
          <w:rFonts w:ascii="Corbel" w:hAnsi="Corbel"/>
          <w:smallCaps w:val="0"/>
          <w:szCs w:val="24"/>
        </w:rPr>
        <w:t>2</w:t>
      </w:r>
      <w:r w:rsidR="00F83B28" w:rsidRPr="00223054">
        <w:rPr>
          <w:rFonts w:ascii="Corbel" w:hAnsi="Corbel"/>
          <w:smallCaps w:val="0"/>
          <w:szCs w:val="24"/>
        </w:rPr>
        <w:t>.</w:t>
      </w:r>
      <w:r w:rsidR="00F83B28" w:rsidRPr="00223054">
        <w:rPr>
          <w:rFonts w:ascii="Corbel" w:hAnsi="Corbel"/>
          <w:smallCaps w:val="0"/>
          <w:szCs w:val="24"/>
        </w:rPr>
        <w:tab/>
      </w:r>
      <w:r w:rsidRPr="00223054">
        <w:rPr>
          <w:rFonts w:ascii="Corbel" w:hAnsi="Corbel"/>
          <w:smallCaps w:val="0"/>
          <w:szCs w:val="24"/>
        </w:rPr>
        <w:t xml:space="preserve">Sposób realizacji zajęć  </w:t>
      </w:r>
    </w:p>
    <w:p w14:paraId="06379652" w14:textId="77777777" w:rsidR="00544F36" w:rsidRDefault="00544F36" w:rsidP="00F83B28">
      <w:pPr>
        <w:pStyle w:val="Punktygwne"/>
        <w:spacing w:before="0" w:after="0"/>
        <w:ind w:left="709"/>
        <w:rPr>
          <w:rFonts w:ascii="Corbel" w:eastAsia="MS Gothic" w:hAnsi="Corbel" w:cs="MS Gothic"/>
          <w:i/>
          <w:szCs w:val="24"/>
        </w:rPr>
      </w:pPr>
      <w:r>
        <w:rPr>
          <w:rFonts w:ascii="Corbel" w:eastAsia="MS Gothic" w:hAnsi="Corbel" w:cs="MS Gothic"/>
          <w:i/>
          <w:szCs w:val="24"/>
        </w:rPr>
        <w:t xml:space="preserve"> </w:t>
      </w:r>
    </w:p>
    <w:p w14:paraId="0BA5EBFB" w14:textId="5C2EB08A" w:rsidR="0085747A" w:rsidRPr="00223054" w:rsidRDefault="00EF066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23054">
        <w:rPr>
          <w:rFonts w:ascii="Corbel" w:eastAsia="MS Gothic" w:hAnsi="Corbel" w:cs="MS Gothic"/>
          <w:i/>
          <w:szCs w:val="24"/>
        </w:rPr>
        <w:t>X</w:t>
      </w:r>
      <w:r w:rsidR="0085747A" w:rsidRPr="00223054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75AB161" w14:textId="77777777" w:rsidR="0085747A" w:rsidRPr="00223054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23054">
        <w:rPr>
          <w:rFonts w:ascii="MS Gothic" w:eastAsia="MS Gothic" w:hAnsi="MS Gothic" w:cs="MS Gothic" w:hint="eastAsia"/>
          <w:b w:val="0"/>
          <w:szCs w:val="24"/>
        </w:rPr>
        <w:t>☐</w:t>
      </w:r>
      <w:r w:rsidRPr="0022305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D53D517" w14:textId="77777777" w:rsidR="0085747A" w:rsidRPr="00223054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422C120" w14:textId="1BD84207" w:rsidR="00E22FBC" w:rsidRPr="00223054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23054">
        <w:rPr>
          <w:rFonts w:ascii="Corbel" w:hAnsi="Corbel"/>
          <w:smallCaps w:val="0"/>
          <w:szCs w:val="24"/>
        </w:rPr>
        <w:t xml:space="preserve">1.3 </w:t>
      </w:r>
      <w:r w:rsidR="00F83B28" w:rsidRPr="00223054">
        <w:rPr>
          <w:rFonts w:ascii="Corbel" w:hAnsi="Corbel"/>
          <w:smallCaps w:val="0"/>
          <w:szCs w:val="24"/>
        </w:rPr>
        <w:tab/>
      </w:r>
      <w:r w:rsidRPr="00223054">
        <w:rPr>
          <w:rFonts w:ascii="Corbel" w:hAnsi="Corbel"/>
          <w:smallCaps w:val="0"/>
          <w:szCs w:val="24"/>
        </w:rPr>
        <w:t>For</w:t>
      </w:r>
      <w:r w:rsidR="00445970" w:rsidRPr="00223054">
        <w:rPr>
          <w:rFonts w:ascii="Corbel" w:hAnsi="Corbel"/>
          <w:smallCaps w:val="0"/>
          <w:szCs w:val="24"/>
        </w:rPr>
        <w:t xml:space="preserve">ma zaliczenia przedmiotu </w:t>
      </w:r>
      <w:r w:rsidRPr="00223054">
        <w:rPr>
          <w:rFonts w:ascii="Corbel" w:hAnsi="Corbel"/>
          <w:smallCaps w:val="0"/>
          <w:szCs w:val="24"/>
        </w:rPr>
        <w:t xml:space="preserve">(z toku) </w:t>
      </w:r>
      <w:r w:rsidRPr="00223054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0433988" w14:textId="77777777" w:rsidR="00544F36" w:rsidRDefault="00544F3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57C684" w14:textId="35B307E9" w:rsidR="009C54AE" w:rsidRPr="00223054" w:rsidRDefault="00EF066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223054">
        <w:rPr>
          <w:rFonts w:ascii="Corbel" w:hAnsi="Corbel"/>
          <w:b w:val="0"/>
          <w:szCs w:val="24"/>
        </w:rPr>
        <w:t>zaliczenie z oceną</w:t>
      </w:r>
    </w:p>
    <w:p w14:paraId="366759EB" w14:textId="77777777" w:rsidR="00E960BB" w:rsidRPr="00223054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5F16D67" w14:textId="1E02DF9D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23054">
        <w:rPr>
          <w:rFonts w:ascii="Corbel" w:hAnsi="Corbel"/>
          <w:szCs w:val="24"/>
        </w:rPr>
        <w:t xml:space="preserve">2.Wymagania wstępne </w:t>
      </w:r>
    </w:p>
    <w:p w14:paraId="6F494F44" w14:textId="77777777" w:rsidR="00544F36" w:rsidRPr="00223054" w:rsidRDefault="00544F36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23054" w14:paraId="7EDE7E1E" w14:textId="77777777" w:rsidTr="00745302">
        <w:tc>
          <w:tcPr>
            <w:tcW w:w="9670" w:type="dxa"/>
          </w:tcPr>
          <w:p w14:paraId="138560C7" w14:textId="511AD3DA" w:rsidR="0085747A" w:rsidRPr="00223054" w:rsidRDefault="00EF066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230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na filozoficzna na poziomie szkoły średniej</w:t>
            </w:r>
            <w:r w:rsidR="008F68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38993E35" w14:textId="77777777" w:rsidR="00153C41" w:rsidRPr="00223054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9F45416" w14:textId="53AC97E4" w:rsidR="0085747A" w:rsidRPr="00223054" w:rsidRDefault="00544F36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223054">
        <w:rPr>
          <w:rFonts w:ascii="Corbel" w:hAnsi="Corbel"/>
          <w:szCs w:val="24"/>
        </w:rPr>
        <w:lastRenderedPageBreak/>
        <w:t>3.</w:t>
      </w:r>
      <w:r w:rsidR="0085747A" w:rsidRPr="00223054">
        <w:rPr>
          <w:rFonts w:ascii="Corbel" w:hAnsi="Corbel"/>
          <w:szCs w:val="24"/>
        </w:rPr>
        <w:t xml:space="preserve"> </w:t>
      </w:r>
      <w:r w:rsidR="00A84C85" w:rsidRPr="00223054">
        <w:rPr>
          <w:rFonts w:ascii="Corbel" w:hAnsi="Corbel"/>
          <w:szCs w:val="24"/>
        </w:rPr>
        <w:t>cele, efekty uczenia się</w:t>
      </w:r>
      <w:r w:rsidR="0085747A" w:rsidRPr="00223054">
        <w:rPr>
          <w:rFonts w:ascii="Corbel" w:hAnsi="Corbel"/>
          <w:szCs w:val="24"/>
        </w:rPr>
        <w:t xml:space="preserve"> , treści Programowe i stosowane metody Dydaktyczne</w:t>
      </w:r>
    </w:p>
    <w:p w14:paraId="5D4AD237" w14:textId="77777777" w:rsidR="0085747A" w:rsidRPr="0022305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A6F7C59" w14:textId="77777777" w:rsidR="0085747A" w:rsidRPr="00223054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223054">
        <w:rPr>
          <w:rFonts w:ascii="Corbel" w:hAnsi="Corbel"/>
          <w:sz w:val="24"/>
          <w:szCs w:val="24"/>
        </w:rPr>
        <w:t xml:space="preserve">3.1 </w:t>
      </w:r>
      <w:r w:rsidR="00C05F44" w:rsidRPr="00223054">
        <w:rPr>
          <w:rFonts w:ascii="Corbel" w:hAnsi="Corbel"/>
          <w:sz w:val="24"/>
          <w:szCs w:val="24"/>
        </w:rPr>
        <w:t>Cele przedmiotu</w:t>
      </w:r>
    </w:p>
    <w:p w14:paraId="4202192E" w14:textId="77777777" w:rsidR="00F83B28" w:rsidRPr="00223054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223054" w14:paraId="034879C6" w14:textId="77777777" w:rsidTr="00923D7D">
        <w:tc>
          <w:tcPr>
            <w:tcW w:w="851" w:type="dxa"/>
            <w:vAlign w:val="center"/>
          </w:tcPr>
          <w:p w14:paraId="658CD20D" w14:textId="77777777" w:rsidR="0085747A" w:rsidRPr="00223054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2305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6631C7B" w14:textId="57C1E83B" w:rsidR="0085747A" w:rsidRPr="00223054" w:rsidRDefault="00EF066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23054">
              <w:rPr>
                <w:rFonts w:ascii="Corbel" w:hAnsi="Corbel"/>
                <w:b w:val="0"/>
                <w:sz w:val="24"/>
                <w:szCs w:val="24"/>
              </w:rPr>
              <w:t>Wprowadzenie do etyki i wnioskowania etycznego</w:t>
            </w:r>
            <w:r w:rsidR="008F686A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223054" w14:paraId="3AF0376A" w14:textId="77777777" w:rsidTr="00923D7D">
        <w:tc>
          <w:tcPr>
            <w:tcW w:w="851" w:type="dxa"/>
            <w:vAlign w:val="center"/>
          </w:tcPr>
          <w:p w14:paraId="0E74414D" w14:textId="77777777" w:rsidR="0085747A" w:rsidRPr="00223054" w:rsidRDefault="00EF066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2305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CF9EC70" w14:textId="431F9174" w:rsidR="0085747A" w:rsidRPr="00223054" w:rsidRDefault="00EF066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23054">
              <w:rPr>
                <w:rFonts w:ascii="Corbel" w:hAnsi="Corbel"/>
                <w:b w:val="0"/>
                <w:sz w:val="24"/>
                <w:szCs w:val="24"/>
              </w:rPr>
              <w:t>Zapoznanie z głównymi prądami etycznymi</w:t>
            </w:r>
            <w:r w:rsidR="008F686A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223054" w14:paraId="4A620264" w14:textId="77777777" w:rsidTr="00923D7D">
        <w:tc>
          <w:tcPr>
            <w:tcW w:w="851" w:type="dxa"/>
            <w:vAlign w:val="center"/>
          </w:tcPr>
          <w:p w14:paraId="2C8AB639" w14:textId="77777777" w:rsidR="0085747A" w:rsidRPr="00223054" w:rsidRDefault="00EF066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2305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07D84F1" w14:textId="30C94C78" w:rsidR="0085747A" w:rsidRPr="00223054" w:rsidRDefault="00EF0668" w:rsidP="00EF066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23054">
              <w:rPr>
                <w:rFonts w:ascii="Corbel" w:hAnsi="Corbel"/>
                <w:b w:val="0"/>
                <w:sz w:val="24"/>
                <w:szCs w:val="24"/>
              </w:rPr>
              <w:t>Zastosowanie zasad etycznych w pracy zawodowej</w:t>
            </w:r>
            <w:r w:rsidR="008F686A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2D02A54C" w14:textId="77777777" w:rsidR="0085747A" w:rsidRPr="0022305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98C2ED2" w14:textId="77777777" w:rsidR="001D7B54" w:rsidRPr="002230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23054">
        <w:rPr>
          <w:rFonts w:ascii="Corbel" w:hAnsi="Corbel"/>
          <w:b/>
          <w:sz w:val="24"/>
          <w:szCs w:val="24"/>
        </w:rPr>
        <w:t xml:space="preserve">3.2 </w:t>
      </w:r>
      <w:r w:rsidR="001D7B54" w:rsidRPr="00223054">
        <w:rPr>
          <w:rFonts w:ascii="Corbel" w:hAnsi="Corbel"/>
          <w:b/>
          <w:sz w:val="24"/>
          <w:szCs w:val="24"/>
        </w:rPr>
        <w:t xml:space="preserve">Efekty </w:t>
      </w:r>
      <w:r w:rsidR="00C05F44" w:rsidRPr="0022305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23054">
        <w:rPr>
          <w:rFonts w:ascii="Corbel" w:hAnsi="Corbel"/>
          <w:b/>
          <w:sz w:val="24"/>
          <w:szCs w:val="24"/>
        </w:rPr>
        <w:t>dla przedmiotu</w:t>
      </w:r>
      <w:r w:rsidR="00445970" w:rsidRPr="00223054">
        <w:rPr>
          <w:rFonts w:ascii="Corbel" w:hAnsi="Corbel"/>
          <w:sz w:val="24"/>
          <w:szCs w:val="24"/>
        </w:rPr>
        <w:t xml:space="preserve"> </w:t>
      </w:r>
    </w:p>
    <w:p w14:paraId="71ED22CD" w14:textId="77777777" w:rsidR="001D7B54" w:rsidRPr="002230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223054" w14:paraId="41F58BC9" w14:textId="77777777" w:rsidTr="0071620A">
        <w:tc>
          <w:tcPr>
            <w:tcW w:w="1701" w:type="dxa"/>
            <w:vAlign w:val="center"/>
          </w:tcPr>
          <w:p w14:paraId="315CFD9F" w14:textId="77777777" w:rsidR="0085747A" w:rsidRPr="0022305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23054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22305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22305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22305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77A8D02" w14:textId="77777777" w:rsidR="0085747A" w:rsidRPr="0022305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2305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22305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22305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380742D" w14:textId="77777777" w:rsidR="0085747A" w:rsidRPr="0022305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2305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22305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223054" w14:paraId="3CCAC984" w14:textId="77777777" w:rsidTr="00545EAB">
        <w:tc>
          <w:tcPr>
            <w:tcW w:w="1701" w:type="dxa"/>
          </w:tcPr>
          <w:p w14:paraId="040062A8" w14:textId="77777777" w:rsidR="0085747A" w:rsidRPr="0022305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305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2305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DD58932" w14:textId="38CC9F06" w:rsidR="0085747A" w:rsidRPr="00223054" w:rsidRDefault="00545EAB" w:rsidP="008F686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23054">
              <w:rPr>
                <w:rFonts w:ascii="Corbel" w:hAnsi="Corbel"/>
                <w:b w:val="0"/>
                <w:smallCaps w:val="0"/>
                <w:szCs w:val="24"/>
              </w:rPr>
              <w:t>Student zna i rozumie zasady i normy etyczne oraz etykę zawodu pracownika socjalnego</w:t>
            </w:r>
          </w:p>
        </w:tc>
        <w:tc>
          <w:tcPr>
            <w:tcW w:w="1873" w:type="dxa"/>
            <w:vAlign w:val="center"/>
          </w:tcPr>
          <w:p w14:paraId="23FD058D" w14:textId="68A379C6" w:rsidR="0085747A" w:rsidRPr="00223054" w:rsidRDefault="00545EAB" w:rsidP="00545E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3054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65967">
              <w:rPr>
                <w:rFonts w:ascii="Corbel" w:hAnsi="Corbel"/>
                <w:b w:val="0"/>
                <w:smallCaps w:val="0"/>
                <w:szCs w:val="24"/>
              </w:rPr>
              <w:t>_W</w:t>
            </w:r>
            <w:r w:rsidRPr="00223054"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</w:tr>
      <w:tr w:rsidR="0085747A" w:rsidRPr="00223054" w14:paraId="02A2BD38" w14:textId="77777777" w:rsidTr="00545EAB">
        <w:tc>
          <w:tcPr>
            <w:tcW w:w="1701" w:type="dxa"/>
          </w:tcPr>
          <w:p w14:paraId="4AA197E2" w14:textId="77777777" w:rsidR="0085747A" w:rsidRPr="0022305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305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44C8528" w14:textId="2BDDFA77" w:rsidR="0085747A" w:rsidRPr="00223054" w:rsidRDefault="00545EAB" w:rsidP="008F686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23054">
              <w:rPr>
                <w:rFonts w:ascii="Corbel" w:hAnsi="Corbel"/>
                <w:b w:val="0"/>
                <w:smallCaps w:val="0"/>
                <w:szCs w:val="24"/>
              </w:rPr>
              <w:t xml:space="preserve">Student potrafi samodzielnie posługiwać się normami i regułami moralnymi w celu rozwiązania konkretnych zadań z zakresu pracy socjalnej odwołując się do </w:t>
            </w:r>
            <w:r w:rsidR="00DD1A23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223054">
              <w:rPr>
                <w:rFonts w:ascii="Corbel" w:hAnsi="Corbel"/>
                <w:b w:val="0"/>
                <w:smallCaps w:val="0"/>
                <w:szCs w:val="24"/>
              </w:rPr>
              <w:t>odeksu etyczn</w:t>
            </w:r>
            <w:r w:rsidR="00DD1A23"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 w:rsidR="008F686A">
              <w:rPr>
                <w:rFonts w:ascii="Corbel" w:hAnsi="Corbel"/>
                <w:b w:val="0"/>
                <w:smallCaps w:val="0"/>
                <w:szCs w:val="24"/>
              </w:rPr>
              <w:t xml:space="preserve"> zawodu pracownika socjalnego, </w:t>
            </w:r>
            <w:r w:rsidRPr="00223054">
              <w:rPr>
                <w:rFonts w:ascii="Corbel" w:hAnsi="Corbel"/>
                <w:b w:val="0"/>
                <w:smallCaps w:val="0"/>
                <w:szCs w:val="24"/>
              </w:rPr>
              <w:t>a także wykorzystywać wiedzę do ro</w:t>
            </w:r>
            <w:r w:rsidR="008F686A">
              <w:rPr>
                <w:rFonts w:ascii="Corbel" w:hAnsi="Corbel"/>
                <w:b w:val="0"/>
                <w:smallCaps w:val="0"/>
                <w:szCs w:val="24"/>
              </w:rPr>
              <w:t>zstrzygania dylematów etycznych</w:t>
            </w:r>
            <w:r w:rsidRPr="00223054">
              <w:rPr>
                <w:rFonts w:ascii="Corbel" w:hAnsi="Corbel"/>
                <w:b w:val="0"/>
                <w:smallCaps w:val="0"/>
                <w:szCs w:val="24"/>
              </w:rPr>
              <w:t xml:space="preserve"> pojawiających się w pracy zawodowej</w:t>
            </w:r>
          </w:p>
        </w:tc>
        <w:tc>
          <w:tcPr>
            <w:tcW w:w="1873" w:type="dxa"/>
            <w:vAlign w:val="center"/>
          </w:tcPr>
          <w:p w14:paraId="769D1104" w14:textId="6464A1BD" w:rsidR="0085747A" w:rsidRPr="00223054" w:rsidRDefault="00545EAB" w:rsidP="00545E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3054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465967">
              <w:rPr>
                <w:rFonts w:ascii="Corbel" w:hAnsi="Corbel"/>
                <w:b w:val="0"/>
                <w:smallCaps w:val="0"/>
                <w:szCs w:val="24"/>
              </w:rPr>
              <w:t>U0</w:t>
            </w:r>
            <w:r w:rsidRPr="00223054">
              <w:rPr>
                <w:rFonts w:ascii="Corbel" w:hAnsi="Corbel"/>
                <w:b w:val="0"/>
                <w:smallCaps w:val="0"/>
                <w:szCs w:val="24"/>
              </w:rPr>
              <w:t>5, K_</w:t>
            </w:r>
            <w:r w:rsidR="00465967">
              <w:rPr>
                <w:rFonts w:ascii="Corbel" w:hAnsi="Corbel"/>
                <w:b w:val="0"/>
                <w:smallCaps w:val="0"/>
                <w:szCs w:val="24"/>
              </w:rPr>
              <w:t>U0</w:t>
            </w:r>
            <w:r w:rsidRPr="00223054">
              <w:rPr>
                <w:rFonts w:ascii="Corbel" w:hAnsi="Corbel"/>
                <w:b w:val="0"/>
                <w:smallCaps w:val="0"/>
                <w:szCs w:val="24"/>
              </w:rPr>
              <w:t>6, K_</w:t>
            </w:r>
            <w:r w:rsidR="00465967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223054"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</w:tr>
      <w:tr w:rsidR="0085747A" w:rsidRPr="00223054" w14:paraId="71BADDDC" w14:textId="77777777" w:rsidTr="00545EAB">
        <w:tc>
          <w:tcPr>
            <w:tcW w:w="1701" w:type="dxa"/>
          </w:tcPr>
          <w:p w14:paraId="3841BD13" w14:textId="235BCE70" w:rsidR="0085747A" w:rsidRPr="00223054" w:rsidRDefault="00545EA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305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D01AEC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223054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4CFF506E" w14:textId="743BAA20" w:rsidR="0085747A" w:rsidRPr="00223054" w:rsidRDefault="00545EAB" w:rsidP="008F686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23054">
              <w:rPr>
                <w:rFonts w:ascii="Corbel" w:hAnsi="Corbel"/>
                <w:b w:val="0"/>
                <w:smallCaps w:val="0"/>
                <w:szCs w:val="24"/>
              </w:rPr>
              <w:t>Student posiada kompetencje do rozstrzygania kwestii etycznych zawodu pracownika socjalnego</w:t>
            </w:r>
          </w:p>
        </w:tc>
        <w:tc>
          <w:tcPr>
            <w:tcW w:w="1873" w:type="dxa"/>
            <w:vAlign w:val="center"/>
          </w:tcPr>
          <w:p w14:paraId="79BD6439" w14:textId="56679809" w:rsidR="0085747A" w:rsidRPr="00223054" w:rsidRDefault="00545EAB" w:rsidP="00545E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3054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465967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223054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</w:tr>
    </w:tbl>
    <w:p w14:paraId="28DE2434" w14:textId="77777777" w:rsidR="0085747A" w:rsidRPr="0022305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1FAC4A" w14:textId="77777777" w:rsidR="0085747A" w:rsidRPr="0022305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23054">
        <w:rPr>
          <w:rFonts w:ascii="Corbel" w:hAnsi="Corbel"/>
          <w:b/>
          <w:sz w:val="24"/>
          <w:szCs w:val="24"/>
        </w:rPr>
        <w:t>3.3</w:t>
      </w:r>
      <w:r w:rsidR="001D7B54" w:rsidRPr="00223054">
        <w:rPr>
          <w:rFonts w:ascii="Corbel" w:hAnsi="Corbel"/>
          <w:b/>
          <w:sz w:val="24"/>
          <w:szCs w:val="24"/>
        </w:rPr>
        <w:t xml:space="preserve"> </w:t>
      </w:r>
      <w:r w:rsidR="0085747A" w:rsidRPr="00223054">
        <w:rPr>
          <w:rFonts w:ascii="Corbel" w:hAnsi="Corbel"/>
          <w:b/>
          <w:sz w:val="24"/>
          <w:szCs w:val="24"/>
        </w:rPr>
        <w:t>T</w:t>
      </w:r>
      <w:r w:rsidR="001D7B54" w:rsidRPr="00223054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223054">
        <w:rPr>
          <w:rFonts w:ascii="Corbel" w:hAnsi="Corbel"/>
          <w:sz w:val="24"/>
          <w:szCs w:val="24"/>
        </w:rPr>
        <w:t xml:space="preserve">  </w:t>
      </w:r>
    </w:p>
    <w:p w14:paraId="73218512" w14:textId="77777777" w:rsidR="0085747A" w:rsidRPr="00223054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23054">
        <w:rPr>
          <w:rFonts w:ascii="Corbel" w:hAnsi="Corbel"/>
          <w:sz w:val="24"/>
          <w:szCs w:val="24"/>
        </w:rPr>
        <w:t xml:space="preserve">Problematyka wykładu </w:t>
      </w:r>
    </w:p>
    <w:p w14:paraId="67FAFCD9" w14:textId="77777777" w:rsidR="00675843" w:rsidRPr="00223054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23054" w14:paraId="2B2494FC" w14:textId="77777777" w:rsidTr="00544F36">
        <w:tc>
          <w:tcPr>
            <w:tcW w:w="9520" w:type="dxa"/>
          </w:tcPr>
          <w:p w14:paraId="22C2EDAC" w14:textId="77777777" w:rsidR="0085747A" w:rsidRPr="00223054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2305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223054" w14:paraId="4B02B912" w14:textId="77777777" w:rsidTr="00544F36">
        <w:tc>
          <w:tcPr>
            <w:tcW w:w="9520" w:type="dxa"/>
          </w:tcPr>
          <w:p w14:paraId="3574558C" w14:textId="1F4BE716" w:rsidR="0085747A" w:rsidRPr="00223054" w:rsidRDefault="00544F3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78F16282" w14:textId="77777777" w:rsidR="0085747A" w:rsidRPr="0022305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F5CFDC0" w14:textId="77777777" w:rsidR="0085747A" w:rsidRPr="00223054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23054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223054">
        <w:rPr>
          <w:rFonts w:ascii="Corbel" w:hAnsi="Corbel"/>
          <w:sz w:val="24"/>
          <w:szCs w:val="24"/>
        </w:rPr>
        <w:t xml:space="preserve">, </w:t>
      </w:r>
      <w:r w:rsidRPr="00223054">
        <w:rPr>
          <w:rFonts w:ascii="Corbel" w:hAnsi="Corbel"/>
          <w:sz w:val="24"/>
          <w:szCs w:val="24"/>
        </w:rPr>
        <w:t xml:space="preserve">zajęć praktycznych </w:t>
      </w:r>
    </w:p>
    <w:p w14:paraId="0D7F9794" w14:textId="77777777" w:rsidR="0085747A" w:rsidRPr="00223054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23054" w14:paraId="197A0091" w14:textId="77777777" w:rsidTr="00923D7D">
        <w:tc>
          <w:tcPr>
            <w:tcW w:w="9639" w:type="dxa"/>
          </w:tcPr>
          <w:p w14:paraId="72E6C0A9" w14:textId="77777777" w:rsidR="0085747A" w:rsidRPr="00223054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223054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85747A" w:rsidRPr="00223054" w14:paraId="2972B4A6" w14:textId="77777777" w:rsidTr="00923D7D">
        <w:tc>
          <w:tcPr>
            <w:tcW w:w="9639" w:type="dxa"/>
          </w:tcPr>
          <w:p w14:paraId="7874872D" w14:textId="0E71F9BB" w:rsidR="0085747A" w:rsidRPr="00223054" w:rsidRDefault="00AC4425" w:rsidP="00DD1A2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3054">
              <w:rPr>
                <w:rFonts w:ascii="Corbel" w:hAnsi="Corbel"/>
                <w:sz w:val="24"/>
                <w:szCs w:val="24"/>
              </w:rPr>
              <w:t>Etyka jako nauka</w:t>
            </w:r>
            <w:r w:rsidR="00DD1A23">
              <w:rPr>
                <w:rFonts w:ascii="Corbel" w:hAnsi="Corbel"/>
                <w:sz w:val="24"/>
                <w:szCs w:val="24"/>
              </w:rPr>
              <w:t>, wnioskowanie</w:t>
            </w:r>
            <w:r w:rsidRPr="00223054">
              <w:rPr>
                <w:rFonts w:ascii="Corbel" w:hAnsi="Corbel"/>
                <w:sz w:val="24"/>
                <w:szCs w:val="24"/>
              </w:rPr>
              <w:t xml:space="preserve"> etyczne</w:t>
            </w:r>
            <w:r w:rsidR="003522C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223054" w14:paraId="12377E17" w14:textId="77777777" w:rsidTr="00923D7D">
        <w:tc>
          <w:tcPr>
            <w:tcW w:w="9639" w:type="dxa"/>
          </w:tcPr>
          <w:p w14:paraId="3088FBFA" w14:textId="05BBCE57" w:rsidR="0085747A" w:rsidRPr="00223054" w:rsidRDefault="00351D7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Najważniejsze</w:t>
            </w:r>
            <w:r w:rsidR="00AC4425" w:rsidRPr="00223054">
              <w:rPr>
                <w:rFonts w:ascii="Corbel" w:hAnsi="Corbel"/>
                <w:sz w:val="24"/>
                <w:szCs w:val="24"/>
              </w:rPr>
              <w:t xml:space="preserve"> szkoły i prądy etyczne</w:t>
            </w:r>
            <w:r w:rsidR="003522C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223054" w14:paraId="1CF7DDDD" w14:textId="77777777" w:rsidTr="00923D7D">
        <w:tc>
          <w:tcPr>
            <w:tcW w:w="9639" w:type="dxa"/>
          </w:tcPr>
          <w:p w14:paraId="75ECEAC7" w14:textId="03464BA4" w:rsidR="0085747A" w:rsidRPr="00223054" w:rsidRDefault="00AC442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3054">
              <w:rPr>
                <w:rFonts w:ascii="Corbel" w:hAnsi="Corbel"/>
                <w:sz w:val="24"/>
                <w:szCs w:val="24"/>
              </w:rPr>
              <w:t>Etyka ogólna a etyka szczegółowa</w:t>
            </w:r>
            <w:r w:rsidR="003522C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C4425" w:rsidRPr="00223054" w14:paraId="6A6EDBEB" w14:textId="77777777" w:rsidTr="00923D7D">
        <w:tc>
          <w:tcPr>
            <w:tcW w:w="9639" w:type="dxa"/>
          </w:tcPr>
          <w:p w14:paraId="6C072DA4" w14:textId="5827FE26" w:rsidR="00AC4425" w:rsidRPr="00223054" w:rsidRDefault="00AC442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3054">
              <w:rPr>
                <w:rFonts w:ascii="Corbel" w:hAnsi="Corbel"/>
                <w:sz w:val="24"/>
                <w:szCs w:val="24"/>
              </w:rPr>
              <w:t xml:space="preserve">Etyka ogólna a </w:t>
            </w:r>
            <w:r w:rsidR="00DD1A23">
              <w:rPr>
                <w:rFonts w:ascii="Corbel" w:hAnsi="Corbel"/>
                <w:sz w:val="24"/>
                <w:szCs w:val="24"/>
              </w:rPr>
              <w:t>e</w:t>
            </w:r>
            <w:r w:rsidRPr="00223054">
              <w:rPr>
                <w:rFonts w:ascii="Corbel" w:hAnsi="Corbel"/>
                <w:sz w:val="24"/>
                <w:szCs w:val="24"/>
              </w:rPr>
              <w:t>tyka zawodowa</w:t>
            </w:r>
            <w:r w:rsidR="003522C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C4425" w:rsidRPr="00223054" w14:paraId="7116CC3F" w14:textId="77777777" w:rsidTr="00923D7D">
        <w:tc>
          <w:tcPr>
            <w:tcW w:w="9639" w:type="dxa"/>
          </w:tcPr>
          <w:p w14:paraId="39F7C394" w14:textId="7A1EF541" w:rsidR="00AC4425" w:rsidRPr="00223054" w:rsidRDefault="00AC442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3054">
              <w:rPr>
                <w:rFonts w:ascii="Corbel" w:hAnsi="Corbel"/>
                <w:sz w:val="24"/>
                <w:szCs w:val="24"/>
              </w:rPr>
              <w:t>Etyka w pracy pracownika socjalnego</w:t>
            </w:r>
            <w:r w:rsidR="003522C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12A671AB" w14:textId="77777777" w:rsidR="0085747A" w:rsidRPr="0022305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636C70" w14:textId="77777777" w:rsidR="0085747A" w:rsidRPr="0022305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23054">
        <w:rPr>
          <w:rFonts w:ascii="Corbel" w:hAnsi="Corbel"/>
          <w:smallCaps w:val="0"/>
          <w:szCs w:val="24"/>
        </w:rPr>
        <w:t>3.4 Metody dydaktyczne</w:t>
      </w:r>
      <w:r w:rsidRPr="00223054">
        <w:rPr>
          <w:rFonts w:ascii="Corbel" w:hAnsi="Corbel"/>
          <w:b w:val="0"/>
          <w:smallCaps w:val="0"/>
          <w:szCs w:val="24"/>
        </w:rPr>
        <w:t xml:space="preserve"> </w:t>
      </w:r>
    </w:p>
    <w:p w14:paraId="04DA9508" w14:textId="77777777" w:rsidR="00544F36" w:rsidRDefault="00544F3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43CAD1" w14:textId="14BF2AD3" w:rsidR="0085747A" w:rsidRPr="00223054" w:rsidRDefault="00223054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223054">
        <w:rPr>
          <w:rFonts w:ascii="Corbel" w:hAnsi="Corbel"/>
          <w:b w:val="0"/>
          <w:smallCaps w:val="0"/>
          <w:szCs w:val="24"/>
        </w:rPr>
        <w:t>Praca w grupach, dyskusja sokratejska</w:t>
      </w:r>
    </w:p>
    <w:p w14:paraId="66C8B4BA" w14:textId="77777777" w:rsidR="0085747A" w:rsidRPr="0022305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CCA26B3" w14:textId="70D41F3C" w:rsidR="0085747A" w:rsidRPr="00223054" w:rsidRDefault="00544F36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C61DC5" w:rsidRPr="00223054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223054">
        <w:rPr>
          <w:rFonts w:ascii="Corbel" w:hAnsi="Corbel"/>
          <w:smallCaps w:val="0"/>
          <w:szCs w:val="24"/>
        </w:rPr>
        <w:t>METODY I KRYTERIA OCENY</w:t>
      </w:r>
      <w:r w:rsidR="009F4610" w:rsidRPr="00223054">
        <w:rPr>
          <w:rFonts w:ascii="Corbel" w:hAnsi="Corbel"/>
          <w:smallCaps w:val="0"/>
          <w:szCs w:val="24"/>
        </w:rPr>
        <w:t xml:space="preserve"> </w:t>
      </w:r>
    </w:p>
    <w:p w14:paraId="323B86C8" w14:textId="77777777" w:rsidR="00923D7D" w:rsidRPr="00223054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AE73C2" w14:textId="77777777" w:rsidR="0085747A" w:rsidRPr="00223054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2305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223054">
        <w:rPr>
          <w:rFonts w:ascii="Corbel" w:hAnsi="Corbel"/>
          <w:smallCaps w:val="0"/>
          <w:szCs w:val="24"/>
        </w:rPr>
        <w:t>uczenia się</w:t>
      </w:r>
    </w:p>
    <w:p w14:paraId="2F9BAFCC" w14:textId="77777777" w:rsidR="0085747A" w:rsidRPr="0022305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37"/>
        <w:gridCol w:w="2121"/>
      </w:tblGrid>
      <w:tr w:rsidR="0085747A" w:rsidRPr="00223054" w14:paraId="2E701055" w14:textId="77777777" w:rsidTr="00C05F44">
        <w:tc>
          <w:tcPr>
            <w:tcW w:w="1985" w:type="dxa"/>
            <w:vAlign w:val="center"/>
          </w:tcPr>
          <w:p w14:paraId="02B3E22E" w14:textId="77777777" w:rsidR="0085747A" w:rsidRPr="0022305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2305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9F8B39C" w14:textId="77777777" w:rsidR="0085747A" w:rsidRPr="00223054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230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50F4AA7" w14:textId="77777777" w:rsidR="0085747A" w:rsidRPr="0022305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230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2230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6AFD77D" w14:textId="77777777" w:rsidR="00923D7D" w:rsidRPr="0022305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2305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2EAA2AF" w14:textId="77777777" w:rsidR="0085747A" w:rsidRPr="0022305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23054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22305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223054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455E1" w:rsidRPr="00223054" w14:paraId="788F2263" w14:textId="77777777" w:rsidTr="007455E1">
        <w:tc>
          <w:tcPr>
            <w:tcW w:w="1985" w:type="dxa"/>
          </w:tcPr>
          <w:p w14:paraId="1C2F50FE" w14:textId="77777777" w:rsidR="007455E1" w:rsidRPr="00223054" w:rsidRDefault="007455E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2305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23054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  <w:vMerge w:val="restart"/>
            <w:vAlign w:val="center"/>
          </w:tcPr>
          <w:p w14:paraId="5E42D805" w14:textId="77777777" w:rsidR="007455E1" w:rsidRPr="00223054" w:rsidRDefault="00AA1C99" w:rsidP="007455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A1C99">
              <w:rPr>
                <w:rFonts w:ascii="Corbel" w:hAnsi="Corbel"/>
                <w:b w:val="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zCs w:val="24"/>
              </w:rPr>
              <w:t>,</w:t>
            </w:r>
            <w:r w:rsidRPr="00AA1C99">
              <w:rPr>
                <w:rFonts w:ascii="Corbel" w:hAnsi="Corbel"/>
                <w:b w:val="0"/>
                <w:szCs w:val="24"/>
              </w:rPr>
              <w:t xml:space="preserve"> </w:t>
            </w:r>
            <w:r w:rsidR="007455E1" w:rsidRPr="00AA1C99">
              <w:rPr>
                <w:rFonts w:ascii="Corbel" w:hAnsi="Corbel"/>
                <w:b w:val="0"/>
                <w:caps/>
                <w:smallCaps w:val="0"/>
                <w:szCs w:val="24"/>
              </w:rPr>
              <w:t>Kolokwium końcowe</w:t>
            </w:r>
          </w:p>
        </w:tc>
        <w:tc>
          <w:tcPr>
            <w:tcW w:w="2126" w:type="dxa"/>
            <w:vMerge w:val="restart"/>
            <w:vAlign w:val="center"/>
          </w:tcPr>
          <w:p w14:paraId="4566170D" w14:textId="77777777" w:rsidR="007455E1" w:rsidRPr="00223054" w:rsidRDefault="007455E1" w:rsidP="007455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23054"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7455E1" w:rsidRPr="00223054" w14:paraId="050AE8B2" w14:textId="77777777" w:rsidTr="00C05F44">
        <w:tc>
          <w:tcPr>
            <w:tcW w:w="1985" w:type="dxa"/>
          </w:tcPr>
          <w:p w14:paraId="262739E9" w14:textId="77777777" w:rsidR="007455E1" w:rsidRPr="00223054" w:rsidRDefault="007455E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2305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vMerge/>
          </w:tcPr>
          <w:p w14:paraId="49E5628E" w14:textId="77777777" w:rsidR="007455E1" w:rsidRPr="00223054" w:rsidRDefault="007455E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  <w:vMerge/>
          </w:tcPr>
          <w:p w14:paraId="0002C34C" w14:textId="77777777" w:rsidR="007455E1" w:rsidRPr="00223054" w:rsidRDefault="007455E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7455E1" w:rsidRPr="00223054" w14:paraId="2C16B82C" w14:textId="77777777" w:rsidTr="00C05F44">
        <w:tc>
          <w:tcPr>
            <w:tcW w:w="1985" w:type="dxa"/>
          </w:tcPr>
          <w:p w14:paraId="0E8D9CFB" w14:textId="77777777" w:rsidR="007455E1" w:rsidRPr="00223054" w:rsidRDefault="007455E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23054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vMerge/>
          </w:tcPr>
          <w:p w14:paraId="69CBFFDA" w14:textId="77777777" w:rsidR="007455E1" w:rsidRPr="00223054" w:rsidRDefault="007455E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  <w:vMerge/>
          </w:tcPr>
          <w:p w14:paraId="5223378B" w14:textId="77777777" w:rsidR="007455E1" w:rsidRPr="00223054" w:rsidRDefault="007455E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7EA4404E" w14:textId="77777777" w:rsidR="00923D7D" w:rsidRPr="00223054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43E5BF" w14:textId="77777777" w:rsidR="0085747A" w:rsidRPr="00223054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23054">
        <w:rPr>
          <w:rFonts w:ascii="Corbel" w:hAnsi="Corbel"/>
          <w:smallCaps w:val="0"/>
          <w:szCs w:val="24"/>
        </w:rPr>
        <w:t xml:space="preserve">4.2 </w:t>
      </w:r>
      <w:r w:rsidR="0085747A" w:rsidRPr="00223054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223054">
        <w:rPr>
          <w:rFonts w:ascii="Corbel" w:hAnsi="Corbel"/>
          <w:smallCaps w:val="0"/>
          <w:szCs w:val="24"/>
        </w:rPr>
        <w:t xml:space="preserve"> </w:t>
      </w:r>
    </w:p>
    <w:p w14:paraId="0DD1C282" w14:textId="77777777" w:rsidR="00923D7D" w:rsidRPr="00223054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23054" w14:paraId="7F1A81CE" w14:textId="77777777" w:rsidTr="00923D7D">
        <w:tc>
          <w:tcPr>
            <w:tcW w:w="9670" w:type="dxa"/>
          </w:tcPr>
          <w:p w14:paraId="08ECCA53" w14:textId="5094061C" w:rsidR="0085747A" w:rsidRPr="00223054" w:rsidRDefault="007455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3054">
              <w:rPr>
                <w:rFonts w:ascii="Corbel" w:hAnsi="Corbel"/>
                <w:b w:val="0"/>
                <w:smallCaps w:val="0"/>
                <w:szCs w:val="24"/>
              </w:rPr>
              <w:t>Zaliczenie kolokwium końcowego (min. 50% punktów +1)</w:t>
            </w:r>
          </w:p>
        </w:tc>
      </w:tr>
    </w:tbl>
    <w:p w14:paraId="36F2A9C2" w14:textId="77777777" w:rsidR="0085747A" w:rsidRPr="0022305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673CF0" w14:textId="77777777" w:rsidR="009F4610" w:rsidRPr="00223054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23054">
        <w:rPr>
          <w:rFonts w:ascii="Corbel" w:hAnsi="Corbel"/>
          <w:b/>
          <w:sz w:val="24"/>
          <w:szCs w:val="24"/>
        </w:rPr>
        <w:t xml:space="preserve">5. </w:t>
      </w:r>
      <w:r w:rsidR="00C61DC5" w:rsidRPr="0022305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1998547" w14:textId="77777777" w:rsidR="0085747A" w:rsidRPr="0022305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223054" w14:paraId="5C207475" w14:textId="77777777" w:rsidTr="003E1941">
        <w:tc>
          <w:tcPr>
            <w:tcW w:w="4962" w:type="dxa"/>
            <w:vAlign w:val="center"/>
          </w:tcPr>
          <w:p w14:paraId="499AB036" w14:textId="77777777" w:rsidR="0085747A" w:rsidRPr="0022305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2305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22305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22305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E66E307" w14:textId="77777777" w:rsidR="0085747A" w:rsidRPr="0022305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2305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22305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22305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22305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223054" w14:paraId="735A1CF7" w14:textId="77777777" w:rsidTr="00923D7D">
        <w:tc>
          <w:tcPr>
            <w:tcW w:w="4962" w:type="dxa"/>
          </w:tcPr>
          <w:p w14:paraId="6420A270" w14:textId="77777777" w:rsidR="0085747A" w:rsidRPr="0022305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3054">
              <w:rPr>
                <w:rFonts w:ascii="Corbel" w:hAnsi="Corbel"/>
                <w:sz w:val="24"/>
                <w:szCs w:val="24"/>
              </w:rPr>
              <w:t>G</w:t>
            </w:r>
            <w:r w:rsidR="0085747A" w:rsidRPr="00223054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223054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223054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223054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223054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22305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223054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3049F24" w14:textId="77777777" w:rsidR="0085747A" w:rsidRPr="00223054" w:rsidRDefault="007455E1" w:rsidP="007455E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23054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223054" w14:paraId="058B8AA8" w14:textId="77777777" w:rsidTr="00923D7D">
        <w:tc>
          <w:tcPr>
            <w:tcW w:w="4962" w:type="dxa"/>
          </w:tcPr>
          <w:p w14:paraId="6316175B" w14:textId="77777777" w:rsidR="00C61DC5" w:rsidRPr="0022305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3054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223054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18ADFFD" w14:textId="77777777" w:rsidR="00C61DC5" w:rsidRPr="0022305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3054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7BFD643" w14:textId="77777777" w:rsidR="00C61DC5" w:rsidRPr="00223054" w:rsidRDefault="007455E1" w:rsidP="007455E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2305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223054" w14:paraId="610C0E89" w14:textId="77777777" w:rsidTr="00923D7D">
        <w:tc>
          <w:tcPr>
            <w:tcW w:w="4962" w:type="dxa"/>
          </w:tcPr>
          <w:p w14:paraId="5552F8FD" w14:textId="77777777" w:rsidR="0071620A" w:rsidRPr="0022305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3054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B26F752" w14:textId="77777777" w:rsidR="00C61DC5" w:rsidRPr="0022305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3054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0EAF6D4" w14:textId="77777777" w:rsidR="00C61DC5" w:rsidRPr="00223054" w:rsidRDefault="007455E1" w:rsidP="007455E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23054"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85747A" w:rsidRPr="00223054" w14:paraId="4FCF33BB" w14:textId="77777777" w:rsidTr="00923D7D">
        <w:tc>
          <w:tcPr>
            <w:tcW w:w="4962" w:type="dxa"/>
          </w:tcPr>
          <w:p w14:paraId="269690B6" w14:textId="77777777" w:rsidR="0085747A" w:rsidRPr="0022305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305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93A6204" w14:textId="77777777" w:rsidR="0085747A" w:rsidRPr="00223054" w:rsidRDefault="007455E1" w:rsidP="007455E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23054"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w:rsidR="0085747A" w:rsidRPr="00223054" w14:paraId="3C58CE16" w14:textId="77777777" w:rsidTr="00923D7D">
        <w:tc>
          <w:tcPr>
            <w:tcW w:w="4962" w:type="dxa"/>
          </w:tcPr>
          <w:p w14:paraId="5B006593" w14:textId="77777777" w:rsidR="0085747A" w:rsidRPr="0022305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2305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9458DAC" w14:textId="77777777" w:rsidR="0085747A" w:rsidRPr="00223054" w:rsidRDefault="007455E1" w:rsidP="007455E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23054">
              <w:rPr>
                <w:rFonts w:ascii="Corbel" w:hAnsi="Corbel"/>
                <w:sz w:val="24"/>
                <w:szCs w:val="24"/>
              </w:rPr>
              <w:t>2</w:t>
            </w:r>
          </w:p>
        </w:tc>
        <w:bookmarkStart w:id="0" w:name="_GoBack"/>
        <w:bookmarkEnd w:id="0"/>
      </w:tr>
    </w:tbl>
    <w:p w14:paraId="35E6EA39" w14:textId="77777777" w:rsidR="0085747A" w:rsidRPr="00223054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2305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22305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6B46A70" w14:textId="77777777" w:rsidR="003E1941" w:rsidRPr="00223054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6453CF" w14:textId="77777777" w:rsidR="0085747A" w:rsidRPr="00223054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23054">
        <w:rPr>
          <w:rFonts w:ascii="Corbel" w:hAnsi="Corbel"/>
          <w:smallCaps w:val="0"/>
          <w:szCs w:val="24"/>
        </w:rPr>
        <w:t xml:space="preserve">6. </w:t>
      </w:r>
      <w:r w:rsidR="0085747A" w:rsidRPr="00223054">
        <w:rPr>
          <w:rFonts w:ascii="Corbel" w:hAnsi="Corbel"/>
          <w:smallCaps w:val="0"/>
          <w:szCs w:val="24"/>
        </w:rPr>
        <w:t>PRAKTYKI ZAWO</w:t>
      </w:r>
      <w:r w:rsidR="009D3F3B" w:rsidRPr="00223054">
        <w:rPr>
          <w:rFonts w:ascii="Corbel" w:hAnsi="Corbel"/>
          <w:smallCaps w:val="0"/>
          <w:szCs w:val="24"/>
        </w:rPr>
        <w:t>DOWE W RAMACH PRZEDMIOTU</w:t>
      </w:r>
    </w:p>
    <w:p w14:paraId="5DEFEF42" w14:textId="77777777" w:rsidR="0085747A" w:rsidRPr="00223054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544F36" w:rsidRPr="00223054" w14:paraId="3BA66474" w14:textId="77777777" w:rsidTr="0071620A">
        <w:trPr>
          <w:trHeight w:val="397"/>
        </w:trPr>
        <w:tc>
          <w:tcPr>
            <w:tcW w:w="3544" w:type="dxa"/>
          </w:tcPr>
          <w:p w14:paraId="58BAA69F" w14:textId="77777777" w:rsidR="00544F36" w:rsidRPr="00223054" w:rsidRDefault="00544F36" w:rsidP="00544F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305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B9704F8" w14:textId="7747A2C6" w:rsidR="00544F36" w:rsidRPr="00223054" w:rsidRDefault="00544F36" w:rsidP="00544F36">
            <w:pPr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E47E4A">
              <w:t>Nie dotyczy</w:t>
            </w:r>
          </w:p>
        </w:tc>
      </w:tr>
      <w:tr w:rsidR="00544F36" w:rsidRPr="00223054" w14:paraId="429BD6A0" w14:textId="77777777" w:rsidTr="0071620A">
        <w:trPr>
          <w:trHeight w:val="397"/>
        </w:trPr>
        <w:tc>
          <w:tcPr>
            <w:tcW w:w="3544" w:type="dxa"/>
          </w:tcPr>
          <w:p w14:paraId="79687F1E" w14:textId="77777777" w:rsidR="00544F36" w:rsidRPr="00223054" w:rsidRDefault="00544F36" w:rsidP="00544F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305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8E19EF4" w14:textId="388505FE" w:rsidR="00544F36" w:rsidRPr="00223054" w:rsidRDefault="00544F36" w:rsidP="00544F36">
            <w:pPr>
              <w:rPr>
                <w:rFonts w:ascii="Corbel" w:hAnsi="Corbel"/>
                <w:b/>
                <w:smallCaps/>
                <w:szCs w:val="24"/>
              </w:rPr>
            </w:pPr>
            <w:r w:rsidRPr="00E47E4A">
              <w:t>Nie dotyczy</w:t>
            </w:r>
          </w:p>
        </w:tc>
      </w:tr>
    </w:tbl>
    <w:p w14:paraId="6F8585C0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67C768E" w14:textId="77777777" w:rsidR="00223054" w:rsidRPr="00223054" w:rsidRDefault="0022305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FDD0306" w14:textId="77777777" w:rsidR="0085747A" w:rsidRPr="0022305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23054">
        <w:rPr>
          <w:rFonts w:ascii="Corbel" w:hAnsi="Corbel"/>
          <w:smallCaps w:val="0"/>
          <w:szCs w:val="24"/>
        </w:rPr>
        <w:t xml:space="preserve">7. </w:t>
      </w:r>
      <w:r w:rsidR="0085747A" w:rsidRPr="00223054">
        <w:rPr>
          <w:rFonts w:ascii="Corbel" w:hAnsi="Corbel"/>
          <w:smallCaps w:val="0"/>
          <w:szCs w:val="24"/>
        </w:rPr>
        <w:t>LITERATURA</w:t>
      </w:r>
      <w:r w:rsidRPr="00223054">
        <w:rPr>
          <w:rFonts w:ascii="Corbel" w:hAnsi="Corbel"/>
          <w:smallCaps w:val="0"/>
          <w:szCs w:val="24"/>
        </w:rPr>
        <w:t xml:space="preserve"> </w:t>
      </w:r>
    </w:p>
    <w:p w14:paraId="4CC9C410" w14:textId="77777777" w:rsidR="00675843" w:rsidRPr="0022305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2"/>
      </w:tblGrid>
      <w:tr w:rsidR="0085747A" w:rsidRPr="00223054" w14:paraId="54CB046C" w14:textId="77777777" w:rsidTr="0071620A">
        <w:trPr>
          <w:trHeight w:val="397"/>
        </w:trPr>
        <w:tc>
          <w:tcPr>
            <w:tcW w:w="7513" w:type="dxa"/>
          </w:tcPr>
          <w:p w14:paraId="73736D34" w14:textId="77777777" w:rsidR="0085747A" w:rsidRPr="003522C2" w:rsidRDefault="0085747A" w:rsidP="00EF066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3522C2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2E316A77" w14:textId="77777777" w:rsidR="00223054" w:rsidRPr="003522C2" w:rsidRDefault="00223054" w:rsidP="003522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22DDED8" w14:textId="50CE57E4" w:rsidR="007E2498" w:rsidRPr="003522C2" w:rsidRDefault="007E2498" w:rsidP="003522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3522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Anzenbacher</w:t>
            </w:r>
            <w:proofErr w:type="spellEnd"/>
            <w:r w:rsidR="003522C2" w:rsidRPr="003522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3522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 (2008). Wprowadzenie do etyki</w:t>
            </w:r>
            <w:r w:rsidR="003522C2" w:rsidRPr="003522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3522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Kraków: WAM.</w:t>
            </w:r>
          </w:p>
          <w:p w14:paraId="5FAC3456" w14:textId="77777777" w:rsidR="007E2498" w:rsidRPr="003522C2" w:rsidRDefault="007E2498" w:rsidP="007E24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38CE1366" w14:textId="160613AF" w:rsidR="00EF0668" w:rsidRPr="003522C2" w:rsidRDefault="00EF0668" w:rsidP="00EF06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F94060" w14:paraId="72BF4455" w14:textId="77777777" w:rsidTr="0071620A">
        <w:trPr>
          <w:trHeight w:val="397"/>
        </w:trPr>
        <w:tc>
          <w:tcPr>
            <w:tcW w:w="7513" w:type="dxa"/>
          </w:tcPr>
          <w:p w14:paraId="0B75914F" w14:textId="77777777" w:rsidR="0085747A" w:rsidRPr="003522C2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3522C2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85430A8" w14:textId="77777777" w:rsidR="00223054" w:rsidRPr="003522C2" w:rsidRDefault="002230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58E51BF" w14:textId="3C232E2E" w:rsidR="007E2498" w:rsidRPr="003522C2" w:rsidRDefault="007E2498" w:rsidP="003522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3522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Bourke</w:t>
            </w:r>
            <w:proofErr w:type="spellEnd"/>
            <w:r w:rsidR="003522C2" w:rsidRPr="003522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3522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V</w:t>
            </w:r>
            <w:r w:rsidR="003522C2" w:rsidRPr="003522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3522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 (1994). Historia etyki</w:t>
            </w:r>
            <w:r w:rsidR="003522C2" w:rsidRPr="003522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3522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Warszawa: Krupski.</w:t>
            </w:r>
          </w:p>
          <w:p w14:paraId="68CC01B4" w14:textId="7E17BE8E" w:rsidR="00C230E6" w:rsidRPr="003522C2" w:rsidRDefault="00C230E6" w:rsidP="003522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522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Maritain</w:t>
            </w:r>
            <w:r w:rsidR="003522C2" w:rsidRPr="003522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3522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 (2001). Dziewięć wykładów o podstawowych pojęciach filozofii moralnej</w:t>
            </w:r>
            <w:r w:rsidR="003522C2" w:rsidRPr="003522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3522C2">
              <w:rPr>
                <w:rFonts w:ascii="Corbel" w:hAnsi="Corbel"/>
                <w:szCs w:val="24"/>
              </w:rPr>
              <w:t xml:space="preserve"> </w:t>
            </w:r>
            <w:r w:rsidRPr="003522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Lublin:</w:t>
            </w:r>
            <w:r w:rsidRPr="003522C2">
              <w:t xml:space="preserve"> </w:t>
            </w:r>
            <w:r w:rsidRPr="003522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Redakcja Wydawnictw KUL.</w:t>
            </w:r>
          </w:p>
          <w:p w14:paraId="0A8342AA" w14:textId="76F1F654" w:rsidR="00C230E6" w:rsidRPr="00F94060" w:rsidRDefault="00C230E6" w:rsidP="003522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522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Styczeń</w:t>
            </w:r>
            <w:r w:rsidR="003522C2" w:rsidRPr="003522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3522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T. (1995). </w:t>
            </w:r>
            <w:r w:rsidRPr="00F940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Wprowadzenie do etyki</w:t>
            </w:r>
            <w:r w:rsidR="003522C2" w:rsidRPr="00F940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F940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Lublin: TN KUL.</w:t>
            </w:r>
          </w:p>
          <w:p w14:paraId="4BC682A1" w14:textId="2C26A811" w:rsidR="00E971E6" w:rsidRPr="003522C2" w:rsidRDefault="00E971E6" w:rsidP="0025078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3522C2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Reamer, </w:t>
            </w:r>
            <w:r w:rsidR="003522C2" w:rsidRPr="003522C2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F. G. </w:t>
            </w:r>
            <w:r w:rsidRPr="003522C2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The Evolution of Socia</w:t>
            </w:r>
            <w:r w:rsidR="003522C2" w:rsidRPr="003522C2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l Work Ethics: Bearing Witness. </w:t>
            </w:r>
            <w:r w:rsidRPr="003522C2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ADVANCES IN SOCIAL WORK (OCT 2013), </w:t>
            </w:r>
            <w:hyperlink r:id="rId11" w:history="1">
              <w:r w:rsidRPr="003522C2">
                <w:rPr>
                  <w:rStyle w:val="Hipercze"/>
                  <w:rFonts w:ascii="Corbel" w:hAnsi="Corbel"/>
                  <w:b w:val="0"/>
                  <w:smallCaps w:val="0"/>
                  <w:szCs w:val="24"/>
                  <w:lang w:val="en-US"/>
                </w:rPr>
                <w:t>https://journals.iupui.edu/index.php/advancesinsocialwork/article/view/14637</w:t>
              </w:r>
            </w:hyperlink>
            <w:r w:rsidRPr="003522C2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 </w:t>
            </w:r>
          </w:p>
          <w:p w14:paraId="321535D7" w14:textId="37109631" w:rsidR="0077143D" w:rsidRPr="003522C2" w:rsidRDefault="0077143D" w:rsidP="007714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</w:p>
        </w:tc>
      </w:tr>
    </w:tbl>
    <w:p w14:paraId="2EAD58CE" w14:textId="77777777" w:rsidR="0085747A" w:rsidRPr="00E971E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4B34AE47" w14:textId="77777777" w:rsidR="0085747A" w:rsidRPr="00E971E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7152710E" w14:textId="77777777" w:rsidR="0085747A" w:rsidRPr="00223054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22305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223054" w:rsidSect="0085747A"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5C4895" w14:textId="77777777" w:rsidR="00CB62AD" w:rsidRDefault="00CB62AD" w:rsidP="00C16ABF">
      <w:pPr>
        <w:spacing w:after="0" w:line="240" w:lineRule="auto"/>
      </w:pPr>
      <w:r>
        <w:separator/>
      </w:r>
    </w:p>
  </w:endnote>
  <w:endnote w:type="continuationSeparator" w:id="0">
    <w:p w14:paraId="5AA1DEF2" w14:textId="77777777" w:rsidR="00CB62AD" w:rsidRDefault="00CB62A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03093681"/>
      <w:docPartObj>
        <w:docPartGallery w:val="Page Numbers (Bottom of Page)"/>
        <w:docPartUnique/>
      </w:docPartObj>
    </w:sdtPr>
    <w:sdtEndPr/>
    <w:sdtContent>
      <w:p w14:paraId="11B633F5" w14:textId="3FD5643D" w:rsidR="00223054" w:rsidRDefault="0022305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78C">
          <w:rPr>
            <w:noProof/>
          </w:rPr>
          <w:t>4</w:t>
        </w:r>
        <w:r>
          <w:fldChar w:fldCharType="end"/>
        </w:r>
      </w:p>
    </w:sdtContent>
  </w:sdt>
  <w:p w14:paraId="15F40244" w14:textId="77777777" w:rsidR="00223054" w:rsidRDefault="002230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0D21E4" w14:textId="77777777" w:rsidR="00CB62AD" w:rsidRDefault="00CB62AD" w:rsidP="00C16ABF">
      <w:pPr>
        <w:spacing w:after="0" w:line="240" w:lineRule="auto"/>
      </w:pPr>
      <w:r>
        <w:separator/>
      </w:r>
    </w:p>
  </w:footnote>
  <w:footnote w:type="continuationSeparator" w:id="0">
    <w:p w14:paraId="10BD5DE9" w14:textId="77777777" w:rsidR="00CB62AD" w:rsidRDefault="00CB62AD" w:rsidP="00C16ABF">
      <w:pPr>
        <w:spacing w:after="0" w:line="240" w:lineRule="auto"/>
      </w:pPr>
      <w:r>
        <w:continuationSeparator/>
      </w:r>
    </w:p>
  </w:footnote>
  <w:footnote w:id="1">
    <w:p w14:paraId="07C0386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1A02"/>
    <w:rsid w:val="0001256D"/>
    <w:rsid w:val="00015B8F"/>
    <w:rsid w:val="00022ECE"/>
    <w:rsid w:val="00042A51"/>
    <w:rsid w:val="00042D2E"/>
    <w:rsid w:val="00044C82"/>
    <w:rsid w:val="00070ED6"/>
    <w:rsid w:val="000742DC"/>
    <w:rsid w:val="00084C12"/>
    <w:rsid w:val="00086626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601C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3054"/>
    <w:rsid w:val="0022477D"/>
    <w:rsid w:val="002278A9"/>
    <w:rsid w:val="002336F9"/>
    <w:rsid w:val="0024028F"/>
    <w:rsid w:val="00244ABC"/>
    <w:rsid w:val="0025078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5FEB"/>
    <w:rsid w:val="00346FE9"/>
    <w:rsid w:val="0034759A"/>
    <w:rsid w:val="003503F6"/>
    <w:rsid w:val="00351D74"/>
    <w:rsid w:val="003522C2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5967"/>
    <w:rsid w:val="004706D1"/>
    <w:rsid w:val="00471326"/>
    <w:rsid w:val="0047598D"/>
    <w:rsid w:val="004840FD"/>
    <w:rsid w:val="00490F7D"/>
    <w:rsid w:val="00491678"/>
    <w:rsid w:val="0049302E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44F36"/>
    <w:rsid w:val="00545EAB"/>
    <w:rsid w:val="0056696D"/>
    <w:rsid w:val="0059484D"/>
    <w:rsid w:val="005A0855"/>
    <w:rsid w:val="005A3196"/>
    <w:rsid w:val="005B2A58"/>
    <w:rsid w:val="005C080F"/>
    <w:rsid w:val="005C55E5"/>
    <w:rsid w:val="005C696A"/>
    <w:rsid w:val="005E6E85"/>
    <w:rsid w:val="005F30CE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12D4"/>
    <w:rsid w:val="00696477"/>
    <w:rsid w:val="006D050F"/>
    <w:rsid w:val="006D6139"/>
    <w:rsid w:val="006E5D65"/>
    <w:rsid w:val="006F1282"/>
    <w:rsid w:val="006F1FBC"/>
    <w:rsid w:val="006F31E2"/>
    <w:rsid w:val="006F4621"/>
    <w:rsid w:val="00706544"/>
    <w:rsid w:val="007072BA"/>
    <w:rsid w:val="0071620A"/>
    <w:rsid w:val="00724677"/>
    <w:rsid w:val="00725459"/>
    <w:rsid w:val="007327BD"/>
    <w:rsid w:val="00734608"/>
    <w:rsid w:val="00745302"/>
    <w:rsid w:val="007455E1"/>
    <w:rsid w:val="007461D6"/>
    <w:rsid w:val="00746EC8"/>
    <w:rsid w:val="00763BF1"/>
    <w:rsid w:val="00765A36"/>
    <w:rsid w:val="00766FD4"/>
    <w:rsid w:val="0077143D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2498"/>
    <w:rsid w:val="007F4155"/>
    <w:rsid w:val="0081554D"/>
    <w:rsid w:val="0081707E"/>
    <w:rsid w:val="00836B75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86A"/>
    <w:rsid w:val="008F6E29"/>
    <w:rsid w:val="00916188"/>
    <w:rsid w:val="009220EB"/>
    <w:rsid w:val="00923D7D"/>
    <w:rsid w:val="009508DF"/>
    <w:rsid w:val="00950DAC"/>
    <w:rsid w:val="00954A07"/>
    <w:rsid w:val="00956AAD"/>
    <w:rsid w:val="009866B9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1C99"/>
    <w:rsid w:val="00AB053C"/>
    <w:rsid w:val="00AC4425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0B86"/>
    <w:rsid w:val="00B66529"/>
    <w:rsid w:val="00B75946"/>
    <w:rsid w:val="00B8056E"/>
    <w:rsid w:val="00B819C8"/>
    <w:rsid w:val="00B82308"/>
    <w:rsid w:val="00B90885"/>
    <w:rsid w:val="00B9618E"/>
    <w:rsid w:val="00BB2045"/>
    <w:rsid w:val="00BB520A"/>
    <w:rsid w:val="00BB644B"/>
    <w:rsid w:val="00BD3869"/>
    <w:rsid w:val="00BD66E9"/>
    <w:rsid w:val="00BD6FF4"/>
    <w:rsid w:val="00BF2C41"/>
    <w:rsid w:val="00BF405A"/>
    <w:rsid w:val="00C058B4"/>
    <w:rsid w:val="00C05F44"/>
    <w:rsid w:val="00C131B5"/>
    <w:rsid w:val="00C16ABF"/>
    <w:rsid w:val="00C170AE"/>
    <w:rsid w:val="00C230E6"/>
    <w:rsid w:val="00C26CB7"/>
    <w:rsid w:val="00C324C1"/>
    <w:rsid w:val="00C36992"/>
    <w:rsid w:val="00C56036"/>
    <w:rsid w:val="00C61DC5"/>
    <w:rsid w:val="00C67E92"/>
    <w:rsid w:val="00C70A26"/>
    <w:rsid w:val="00C766DF"/>
    <w:rsid w:val="00C80A35"/>
    <w:rsid w:val="00C84F6C"/>
    <w:rsid w:val="00C94B98"/>
    <w:rsid w:val="00CA2B96"/>
    <w:rsid w:val="00CA5089"/>
    <w:rsid w:val="00CB62AD"/>
    <w:rsid w:val="00CD6897"/>
    <w:rsid w:val="00CE5BAC"/>
    <w:rsid w:val="00CF25BE"/>
    <w:rsid w:val="00CF78ED"/>
    <w:rsid w:val="00D01AEC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530F"/>
    <w:rsid w:val="00D74119"/>
    <w:rsid w:val="00D804DD"/>
    <w:rsid w:val="00D8075B"/>
    <w:rsid w:val="00D8678B"/>
    <w:rsid w:val="00DA2114"/>
    <w:rsid w:val="00DD1A23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8408C"/>
    <w:rsid w:val="00E960BB"/>
    <w:rsid w:val="00E971E6"/>
    <w:rsid w:val="00EA2074"/>
    <w:rsid w:val="00EA4832"/>
    <w:rsid w:val="00EA4E9D"/>
    <w:rsid w:val="00EC4899"/>
    <w:rsid w:val="00ED03AB"/>
    <w:rsid w:val="00ED32D2"/>
    <w:rsid w:val="00EE32DE"/>
    <w:rsid w:val="00EE5457"/>
    <w:rsid w:val="00EF0668"/>
    <w:rsid w:val="00F070AB"/>
    <w:rsid w:val="00F17567"/>
    <w:rsid w:val="00F27A7B"/>
    <w:rsid w:val="00F526AF"/>
    <w:rsid w:val="00F617C3"/>
    <w:rsid w:val="00F7066B"/>
    <w:rsid w:val="00F75959"/>
    <w:rsid w:val="00F83B28"/>
    <w:rsid w:val="00F94060"/>
    <w:rsid w:val="00F974DA"/>
    <w:rsid w:val="00FA46E5"/>
    <w:rsid w:val="00FB7DBA"/>
    <w:rsid w:val="00FC0C96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8B002"/>
  <w15:docId w15:val="{A937140C-6C7B-4EDE-BA20-F7AB1C374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152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journals.iupui.edu/index.php/advancesinsocialwork/article/view/14637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5D779364921343B0EFED67DAF85B8F" ma:contentTypeVersion="4" ma:contentTypeDescription="Utwórz nowy dokument." ma:contentTypeScope="" ma:versionID="d6711744aa52eda672b77920525f1f32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7335bc70482ccacf0ab3d3482a1c722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FEB36-8976-4119-BBB5-05BF234B7A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9BAAB2-65DA-429E-9B42-F1B7484F1D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6184FE-A114-4A59-9BFA-EE033A769C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8BB40B-9024-4906-9EDB-12C3E46F4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1</Pages>
  <Words>658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7</cp:revision>
  <cp:lastPrinted>2019-02-06T12:12:00Z</cp:lastPrinted>
  <dcterms:created xsi:type="dcterms:W3CDTF">2021-09-29T09:08:00Z</dcterms:created>
  <dcterms:modified xsi:type="dcterms:W3CDTF">2022-11-16T08:15:00Z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